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77777777" w:rsidR="00082095" w:rsidRPr="00715BF4" w:rsidRDefault="00082095" w:rsidP="00082095">
      <w:pPr>
        <w:spacing w:before="213"/>
        <w:ind w:right="165"/>
        <w:rPr>
          <w:rFonts w:ascii="Verdana" w:hAnsi="Verdana"/>
          <w:b/>
          <w:bCs/>
          <w:iCs/>
          <w:sz w:val="21"/>
          <w:szCs w:val="21"/>
        </w:rPr>
      </w:pPr>
    </w:p>
    <w:p w14:paraId="6B5CE08E" w14:textId="77777777" w:rsidR="00A41424" w:rsidRPr="00715BF4" w:rsidRDefault="009E113B" w:rsidP="004B76C5">
      <w:pPr>
        <w:spacing w:before="213"/>
        <w:ind w:left="147" w:right="165"/>
        <w:jc w:val="center"/>
        <w:rPr>
          <w:rFonts w:ascii="Verdana" w:hAnsi="Verdana"/>
          <w:b/>
          <w:bCs/>
          <w:iCs/>
          <w:sz w:val="21"/>
          <w:szCs w:val="21"/>
        </w:rPr>
      </w:pPr>
      <w:r w:rsidRPr="00715BF4">
        <w:rPr>
          <w:rFonts w:ascii="Verdana" w:hAnsi="Verdana"/>
          <w:b/>
          <w:bCs/>
          <w:iCs/>
          <w:sz w:val="21"/>
          <w:szCs w:val="21"/>
        </w:rPr>
        <w:t xml:space="preserve">ADMINISTRADORA DE LOS RECURSOS DEL SISTEMA </w:t>
      </w:r>
      <w:r w:rsidR="006D4DA9" w:rsidRPr="00715BF4">
        <w:rPr>
          <w:rFonts w:ascii="Verdana" w:hAnsi="Verdana"/>
          <w:b/>
          <w:bCs/>
          <w:iCs/>
          <w:sz w:val="21"/>
          <w:szCs w:val="21"/>
        </w:rPr>
        <w:br/>
      </w:r>
      <w:r w:rsidRPr="00715BF4">
        <w:rPr>
          <w:rFonts w:ascii="Verdana" w:hAnsi="Verdana"/>
          <w:b/>
          <w:bCs/>
          <w:iCs/>
          <w:sz w:val="21"/>
          <w:szCs w:val="21"/>
        </w:rPr>
        <w:t>GENERAL DE SEGURIDAD SOCIAL EN SALUD - ADRES</w:t>
      </w:r>
    </w:p>
    <w:p w14:paraId="0755A616" w14:textId="77777777" w:rsidR="0002661E" w:rsidRPr="008B30C6" w:rsidRDefault="0002661E" w:rsidP="00A41424">
      <w:pPr>
        <w:rPr>
          <w:rFonts w:ascii="Verdana" w:hAnsi="Verdana" w:cs="Arial"/>
          <w:sz w:val="21"/>
          <w:szCs w:val="21"/>
        </w:rPr>
      </w:pPr>
    </w:p>
    <w:p w14:paraId="7BD14EBD" w14:textId="0C66D4F6" w:rsidR="00A41424" w:rsidRPr="0024741B" w:rsidRDefault="00A41424" w:rsidP="007D59FA">
      <w:pPr>
        <w:jc w:val="center"/>
        <w:rPr>
          <w:rFonts w:ascii="Verdana" w:hAnsi="Verdana" w:cs="Arial"/>
          <w:b/>
          <w:bCs/>
          <w:sz w:val="21"/>
          <w:szCs w:val="21"/>
          <w:lang w:val="es-CO"/>
        </w:rPr>
      </w:pPr>
      <w:r w:rsidRPr="0024741B">
        <w:rPr>
          <w:rFonts w:ascii="Verdana" w:hAnsi="Verdana" w:cs="Arial"/>
          <w:b/>
          <w:bCs/>
          <w:sz w:val="21"/>
          <w:szCs w:val="21"/>
        </w:rPr>
        <w:t>RESOLUCIÓN NÚMERO</w:t>
      </w:r>
      <w:r w:rsidR="00301E65" w:rsidRPr="0024741B">
        <w:rPr>
          <w:rFonts w:ascii="Verdana" w:hAnsi="Verdana" w:cs="Arial"/>
          <w:b/>
          <w:bCs/>
          <w:sz w:val="21"/>
          <w:szCs w:val="21"/>
        </w:rPr>
        <w:t xml:space="preserve"> </w:t>
      </w:r>
      <w:r w:rsidR="00611693" w:rsidRPr="00611693">
        <w:rPr>
          <w:rFonts w:ascii="Verdana" w:hAnsi="Verdana" w:cs="Arial"/>
          <w:b/>
          <w:bCs/>
          <w:sz w:val="21"/>
          <w:szCs w:val="21"/>
        </w:rPr>
        <w:t>0161013</w:t>
      </w:r>
      <w:r w:rsidR="00611693">
        <w:rPr>
          <w:rFonts w:ascii="Verdana" w:hAnsi="Verdana" w:cs="Arial"/>
          <w:b/>
          <w:bCs/>
          <w:sz w:val="21"/>
          <w:szCs w:val="21"/>
        </w:rPr>
        <w:t xml:space="preserve"> </w:t>
      </w:r>
      <w:r w:rsidRPr="0024741B">
        <w:rPr>
          <w:rFonts w:ascii="Verdana" w:hAnsi="Verdana" w:cs="Arial"/>
          <w:b/>
          <w:bCs/>
          <w:sz w:val="21"/>
          <w:szCs w:val="21"/>
        </w:rPr>
        <w:t>DE 202</w:t>
      </w:r>
      <w:r w:rsidR="00646AE5" w:rsidRPr="0024741B">
        <w:rPr>
          <w:rFonts w:ascii="Verdana" w:hAnsi="Verdana" w:cs="Arial"/>
          <w:b/>
          <w:bCs/>
          <w:sz w:val="21"/>
          <w:szCs w:val="21"/>
        </w:rPr>
        <w:t>5</w:t>
      </w:r>
    </w:p>
    <w:p w14:paraId="27C6A412" w14:textId="77777777" w:rsidR="00A41424" w:rsidRPr="0024741B" w:rsidRDefault="00A41424" w:rsidP="00A41424">
      <w:pPr>
        <w:jc w:val="center"/>
        <w:rPr>
          <w:rFonts w:ascii="Verdana" w:hAnsi="Verdana" w:cs="Arial"/>
          <w:sz w:val="21"/>
          <w:szCs w:val="21"/>
        </w:rPr>
      </w:pPr>
    </w:p>
    <w:p w14:paraId="0A910050" w14:textId="27279B17" w:rsidR="00A41424" w:rsidRPr="0024741B" w:rsidRDefault="00A41424" w:rsidP="00A41424">
      <w:pPr>
        <w:jc w:val="center"/>
        <w:rPr>
          <w:rFonts w:ascii="Verdana" w:hAnsi="Verdana" w:cs="Arial"/>
          <w:sz w:val="21"/>
          <w:szCs w:val="21"/>
        </w:rPr>
      </w:pPr>
      <w:r w:rsidRPr="0024741B">
        <w:rPr>
          <w:rFonts w:ascii="Verdana" w:hAnsi="Verdana" w:cs="Arial"/>
          <w:sz w:val="21"/>
          <w:szCs w:val="21"/>
        </w:rPr>
        <w:t>(</w:t>
      </w:r>
      <w:r w:rsidR="00096BAA" w:rsidRPr="0024741B">
        <w:rPr>
          <w:rFonts w:ascii="Verdana" w:hAnsi="Verdana" w:cs="Arial"/>
          <w:sz w:val="21"/>
          <w:szCs w:val="21"/>
        </w:rPr>
        <w:t>26</w:t>
      </w:r>
      <w:r w:rsidR="008E580A" w:rsidRPr="0024741B">
        <w:rPr>
          <w:rFonts w:ascii="Verdana" w:hAnsi="Verdana" w:cs="Arial"/>
          <w:sz w:val="21"/>
          <w:szCs w:val="21"/>
        </w:rPr>
        <w:t xml:space="preserve"> </w:t>
      </w:r>
      <w:r w:rsidR="00FE5ADB" w:rsidRPr="0024741B">
        <w:rPr>
          <w:rFonts w:ascii="Verdana" w:hAnsi="Verdana" w:cs="Arial"/>
          <w:sz w:val="21"/>
          <w:szCs w:val="21"/>
        </w:rPr>
        <w:t>de noviembre</w:t>
      </w:r>
      <w:r w:rsidR="001D4EA5" w:rsidRPr="0024741B">
        <w:rPr>
          <w:rFonts w:ascii="Verdana" w:hAnsi="Verdana" w:cs="Arial"/>
          <w:sz w:val="21"/>
          <w:szCs w:val="21"/>
        </w:rPr>
        <w:t xml:space="preserve"> de 2025</w:t>
      </w:r>
      <w:r w:rsidRPr="0024741B">
        <w:rPr>
          <w:rFonts w:ascii="Verdana" w:hAnsi="Verdana" w:cs="Arial"/>
          <w:sz w:val="21"/>
          <w:szCs w:val="21"/>
        </w:rPr>
        <w:t>)</w:t>
      </w:r>
    </w:p>
    <w:p w14:paraId="77C5B242" w14:textId="77777777" w:rsidR="00A41424" w:rsidRPr="0024741B" w:rsidRDefault="00A41424" w:rsidP="00A41424">
      <w:pPr>
        <w:jc w:val="both"/>
        <w:rPr>
          <w:rFonts w:ascii="Verdana" w:hAnsi="Verdana" w:cs="Arial"/>
          <w:sz w:val="21"/>
          <w:szCs w:val="21"/>
        </w:rPr>
      </w:pPr>
    </w:p>
    <w:p w14:paraId="24AB8ECA" w14:textId="0D7DFEE3" w:rsidR="00A41424" w:rsidRPr="0024741B" w:rsidRDefault="009647C1" w:rsidP="009F0CAF">
      <w:pPr>
        <w:jc w:val="center"/>
        <w:rPr>
          <w:rFonts w:ascii="Verdana" w:hAnsi="Verdana" w:cs="Arial"/>
          <w:i/>
          <w:iCs/>
          <w:sz w:val="21"/>
          <w:szCs w:val="21"/>
        </w:rPr>
      </w:pPr>
      <w:r w:rsidRPr="0024741B">
        <w:rPr>
          <w:rFonts w:ascii="Verdana" w:hAnsi="Verdana" w:cs="Arial"/>
          <w:i/>
          <w:iCs/>
          <w:sz w:val="21"/>
          <w:szCs w:val="21"/>
        </w:rPr>
        <w:t>“</w:t>
      </w:r>
      <w:r w:rsidR="003B699D" w:rsidRPr="0024741B">
        <w:rPr>
          <w:rFonts w:ascii="Verdana" w:hAnsi="Verdana" w:cs="Arial"/>
          <w:i/>
          <w:iCs/>
          <w:sz w:val="21"/>
          <w:szCs w:val="21"/>
        </w:rPr>
        <w:t xml:space="preserve">Por medio de la cual se decreta la terminación y archivo </w:t>
      </w:r>
      <w:r w:rsidR="006C1EB9" w:rsidRPr="0024741B">
        <w:rPr>
          <w:rFonts w:ascii="Verdana" w:hAnsi="Verdana" w:cs="Arial"/>
          <w:i/>
          <w:iCs/>
          <w:sz w:val="21"/>
          <w:szCs w:val="21"/>
        </w:rPr>
        <w:t>del</w:t>
      </w:r>
      <w:r w:rsidR="003B699D" w:rsidRPr="0024741B">
        <w:rPr>
          <w:rFonts w:ascii="Verdana" w:hAnsi="Verdana" w:cs="Arial"/>
          <w:i/>
          <w:iCs/>
          <w:sz w:val="21"/>
          <w:szCs w:val="21"/>
        </w:rPr>
        <w:t xml:space="preserve"> proceso de cobro coactivo</w:t>
      </w:r>
      <w:r w:rsidR="00F64492" w:rsidRPr="0024741B">
        <w:rPr>
          <w:rFonts w:ascii="Verdana" w:hAnsi="Verdana" w:cs="Arial"/>
          <w:i/>
          <w:iCs/>
          <w:sz w:val="21"/>
          <w:szCs w:val="21"/>
        </w:rPr>
        <w:t xml:space="preserve"> y</w:t>
      </w:r>
      <w:r w:rsidR="003B699D" w:rsidRPr="0024741B">
        <w:rPr>
          <w:rFonts w:ascii="Verdana" w:hAnsi="Verdana" w:cs="Arial"/>
          <w:i/>
          <w:iCs/>
          <w:sz w:val="21"/>
          <w:szCs w:val="21"/>
        </w:rPr>
        <w:t xml:space="preserve"> se ordena el levantamiento de medidas cautelares</w:t>
      </w:r>
      <w:r w:rsidR="00F64492" w:rsidRPr="0024741B">
        <w:rPr>
          <w:rFonts w:ascii="Verdana" w:hAnsi="Verdana" w:cs="Arial"/>
          <w:i/>
          <w:iCs/>
          <w:sz w:val="21"/>
          <w:szCs w:val="21"/>
        </w:rPr>
        <w:t>”</w:t>
      </w:r>
    </w:p>
    <w:p w14:paraId="30C0681C" w14:textId="77777777" w:rsidR="004B76C5" w:rsidRPr="0024741B" w:rsidRDefault="004B76C5" w:rsidP="004B76C5">
      <w:pPr>
        <w:rPr>
          <w:rFonts w:ascii="Verdana" w:hAnsi="Verdana" w:cs="Arial"/>
          <w:b/>
          <w:bCs/>
          <w:sz w:val="21"/>
          <w:szCs w:val="21"/>
        </w:rPr>
      </w:pPr>
    </w:p>
    <w:p w14:paraId="66056039" w14:textId="77777777" w:rsidR="00207E49" w:rsidRPr="0024741B" w:rsidRDefault="00207E49" w:rsidP="00207E49">
      <w:pPr>
        <w:jc w:val="center"/>
        <w:rPr>
          <w:rFonts w:ascii="Verdana" w:hAnsi="Verdana" w:cs="Arial"/>
          <w:b/>
          <w:bCs/>
          <w:sz w:val="21"/>
          <w:szCs w:val="21"/>
        </w:rPr>
      </w:pPr>
      <w:r w:rsidRPr="0024741B">
        <w:rPr>
          <w:rFonts w:ascii="Verdana" w:hAnsi="Verdana" w:cs="Arial"/>
          <w:b/>
          <w:bCs/>
          <w:sz w:val="21"/>
          <w:szCs w:val="21"/>
        </w:rPr>
        <w:t>El JEFE DE LA OFICINA ASESORA JURÍDICA DE LA ENTIDAD ADMINISTRADORA DE LOS RECURSOS DEL SISTEMA GENERAL DE SEGURIDAD SOCIAL EN SALUD – ADRES</w:t>
      </w:r>
    </w:p>
    <w:p w14:paraId="7749698F" w14:textId="77777777" w:rsidR="00207E49" w:rsidRPr="0024741B" w:rsidRDefault="00207E49" w:rsidP="00207E49">
      <w:pPr>
        <w:jc w:val="both"/>
        <w:rPr>
          <w:rFonts w:ascii="Verdana" w:hAnsi="Verdana" w:cs="Arial"/>
          <w:sz w:val="21"/>
          <w:szCs w:val="21"/>
          <w:lang w:val="es-ES_tradnl"/>
        </w:rPr>
      </w:pPr>
    </w:p>
    <w:p w14:paraId="566397A5" w14:textId="77777777" w:rsidR="00207E49" w:rsidRPr="0024741B" w:rsidRDefault="00207E49" w:rsidP="00207E49">
      <w:pPr>
        <w:jc w:val="both"/>
        <w:rPr>
          <w:rFonts w:ascii="Verdana" w:hAnsi="Verdana" w:cs="Arial"/>
          <w:sz w:val="21"/>
          <w:szCs w:val="21"/>
        </w:rPr>
      </w:pPr>
      <w:r w:rsidRPr="0024741B">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artículo 16 de la Resolución 1012 de 2022, la Resolución 0089563 del 17 de julio de 2024, Resolución ADRES No. 0143036 del 31 de octubre de 2025 y demás normas concordantes y complementarias, y,</w:t>
      </w:r>
    </w:p>
    <w:p w14:paraId="6554A087" w14:textId="77777777" w:rsidR="00781244" w:rsidRPr="0024741B" w:rsidRDefault="00781244" w:rsidP="00781244">
      <w:pPr>
        <w:jc w:val="both"/>
        <w:rPr>
          <w:rFonts w:ascii="Verdana" w:hAnsi="Verdana" w:cs="Arial"/>
          <w:sz w:val="21"/>
          <w:szCs w:val="21"/>
        </w:rPr>
      </w:pPr>
    </w:p>
    <w:p w14:paraId="40C94412" w14:textId="77777777" w:rsidR="00A41424" w:rsidRPr="0024741B" w:rsidRDefault="00A41424" w:rsidP="00A41424">
      <w:pPr>
        <w:jc w:val="center"/>
        <w:rPr>
          <w:rFonts w:ascii="Verdana" w:hAnsi="Verdana" w:cs="Arial"/>
          <w:b/>
          <w:bCs/>
          <w:sz w:val="21"/>
          <w:szCs w:val="21"/>
        </w:rPr>
      </w:pPr>
      <w:r w:rsidRPr="0024741B">
        <w:rPr>
          <w:rFonts w:ascii="Verdana" w:hAnsi="Verdana" w:cs="Arial"/>
          <w:b/>
          <w:bCs/>
          <w:sz w:val="21"/>
          <w:szCs w:val="21"/>
        </w:rPr>
        <w:t>CONSIDERANDO:</w:t>
      </w:r>
    </w:p>
    <w:p w14:paraId="7FBB6F39" w14:textId="77777777" w:rsidR="004B76C5" w:rsidRPr="0024741B" w:rsidRDefault="004B76C5" w:rsidP="00A41424">
      <w:pPr>
        <w:jc w:val="center"/>
        <w:rPr>
          <w:rFonts w:ascii="Verdana" w:hAnsi="Verdana" w:cs="Arial"/>
          <w:b/>
          <w:bCs/>
          <w:sz w:val="21"/>
          <w:szCs w:val="21"/>
        </w:rPr>
      </w:pPr>
    </w:p>
    <w:p w14:paraId="1198F016" w14:textId="20EDD108" w:rsidR="003F4A6F" w:rsidRPr="0024741B" w:rsidRDefault="003F4A6F" w:rsidP="00165FFE">
      <w:pPr>
        <w:jc w:val="both"/>
        <w:rPr>
          <w:rFonts w:ascii="Verdana" w:eastAsia="Calibri" w:hAnsi="Verdana" w:cs="Arial"/>
          <w:b/>
          <w:bCs/>
          <w:sz w:val="21"/>
          <w:szCs w:val="21"/>
          <w:lang w:eastAsia="es-CO"/>
        </w:rPr>
      </w:pPr>
      <w:r w:rsidRPr="0024741B">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24741B">
        <w:rPr>
          <w:rFonts w:ascii="Verdana" w:hAnsi="Verdana" w:cs="Arial"/>
          <w:bCs/>
          <w:sz w:val="21"/>
          <w:szCs w:val="21"/>
        </w:rPr>
        <w:t xml:space="preserve">mediante </w:t>
      </w:r>
      <w:r w:rsidRPr="0024741B">
        <w:rPr>
          <w:rFonts w:ascii="Verdana" w:hAnsi="Verdana" w:cs="Arial"/>
          <w:b/>
          <w:sz w:val="21"/>
          <w:szCs w:val="21"/>
        </w:rPr>
        <w:t xml:space="preserve">Resolución No. </w:t>
      </w:r>
      <w:r w:rsidR="001170BA" w:rsidRPr="0024741B">
        <w:rPr>
          <w:rFonts w:ascii="Verdana" w:hAnsi="Verdana"/>
          <w:b/>
          <w:sz w:val="21"/>
          <w:szCs w:val="21"/>
        </w:rPr>
        <w:t>0096895 del 30 de septiembre de 2025</w:t>
      </w:r>
      <w:r w:rsidRPr="0024741B">
        <w:rPr>
          <w:rFonts w:ascii="Verdana" w:hAnsi="Verdana" w:cs="Arial"/>
          <w:bCs/>
          <w:sz w:val="21"/>
          <w:szCs w:val="21"/>
        </w:rPr>
        <w:t xml:space="preserve">, libró mandamiento de pago </w:t>
      </w:r>
      <w:r w:rsidRPr="0024741B">
        <w:rPr>
          <w:rFonts w:ascii="Verdana" w:eastAsia="Calibri" w:hAnsi="Verdana" w:cs="Arial"/>
          <w:bCs/>
          <w:sz w:val="21"/>
          <w:szCs w:val="21"/>
          <w:lang w:eastAsia="es-CO"/>
        </w:rPr>
        <w:t>contra la señora</w:t>
      </w:r>
      <w:r w:rsidR="00F87DE3" w:rsidRPr="0024741B">
        <w:rPr>
          <w:rFonts w:ascii="Verdana" w:eastAsia="Calibri" w:hAnsi="Verdana" w:cs="Arial"/>
          <w:bCs/>
          <w:sz w:val="21"/>
          <w:szCs w:val="21"/>
          <w:lang w:eastAsia="es-CO"/>
        </w:rPr>
        <w:t xml:space="preserve"> </w:t>
      </w:r>
      <w:r w:rsidR="001170BA" w:rsidRPr="0024741B">
        <w:rPr>
          <w:rFonts w:ascii="Verdana" w:eastAsia="Calibri" w:hAnsi="Verdana" w:cs="Arial"/>
          <w:b/>
          <w:bCs/>
          <w:sz w:val="21"/>
          <w:szCs w:val="21"/>
          <w:lang w:eastAsia="es-CO"/>
        </w:rPr>
        <w:t>VIVIANA PAOLA OVALLE LOPEZ</w:t>
      </w:r>
      <w:r w:rsidR="00280461" w:rsidRPr="0024741B">
        <w:rPr>
          <w:rFonts w:ascii="Verdana" w:eastAsia="Calibri" w:hAnsi="Verdana" w:cs="Arial"/>
          <w:b/>
          <w:bCs/>
          <w:sz w:val="21"/>
          <w:szCs w:val="21"/>
          <w:lang w:eastAsia="es-CO"/>
        </w:rPr>
        <w:t xml:space="preserve">, </w:t>
      </w:r>
      <w:r w:rsidRPr="0024741B">
        <w:rPr>
          <w:rFonts w:ascii="Verdana" w:eastAsia="Calibri" w:hAnsi="Verdana" w:cs="Arial"/>
          <w:bCs/>
          <w:sz w:val="21"/>
          <w:szCs w:val="21"/>
          <w:lang w:eastAsia="es-CO"/>
        </w:rPr>
        <w:t>identificada con cédula de ciudadanía número</w:t>
      </w:r>
      <w:r w:rsidRPr="0024741B">
        <w:rPr>
          <w:rFonts w:ascii="Verdana" w:eastAsia="Calibri" w:hAnsi="Verdana" w:cs="Arial"/>
          <w:b/>
          <w:sz w:val="21"/>
          <w:szCs w:val="21"/>
          <w:lang w:eastAsia="es-CO"/>
        </w:rPr>
        <w:t xml:space="preserve"> </w:t>
      </w:r>
      <w:r w:rsidR="001170BA" w:rsidRPr="0024741B">
        <w:rPr>
          <w:rFonts w:ascii="Verdana" w:eastAsia="Calibri" w:hAnsi="Verdana" w:cs="Arial"/>
          <w:b/>
          <w:sz w:val="21"/>
          <w:szCs w:val="21"/>
          <w:lang w:eastAsia="es-CO"/>
        </w:rPr>
        <w:t>57.461.480</w:t>
      </w:r>
      <w:r w:rsidR="00F87DE3" w:rsidRPr="0024741B">
        <w:rPr>
          <w:rFonts w:ascii="Verdana" w:eastAsia="Calibri" w:hAnsi="Verdana" w:cs="Arial"/>
          <w:b/>
          <w:sz w:val="21"/>
          <w:szCs w:val="21"/>
          <w:lang w:eastAsia="es-CO"/>
        </w:rPr>
        <w:t xml:space="preserve">, </w:t>
      </w:r>
      <w:r w:rsidRPr="0024741B">
        <w:rPr>
          <w:rFonts w:ascii="Verdana" w:eastAsia="Calibri" w:hAnsi="Verdana" w:cs="Arial"/>
          <w:bCs/>
          <w:sz w:val="21"/>
          <w:szCs w:val="21"/>
          <w:lang w:eastAsia="es-CO"/>
        </w:rPr>
        <w:t>por la suma</w:t>
      </w:r>
      <w:r w:rsidR="0046755F" w:rsidRPr="0024741B">
        <w:rPr>
          <w:rFonts w:ascii="Verdana" w:eastAsia="Calibri" w:hAnsi="Verdana" w:cs="Arial"/>
          <w:bCs/>
          <w:sz w:val="21"/>
          <w:szCs w:val="21"/>
          <w:lang w:eastAsia="es-CO"/>
        </w:rPr>
        <w:t xml:space="preserve"> de </w:t>
      </w:r>
      <w:r w:rsidR="00165FFE" w:rsidRPr="0024741B">
        <w:rPr>
          <w:rFonts w:ascii="Verdana" w:eastAsia="Calibri" w:hAnsi="Verdana" w:cs="Arial"/>
          <w:b/>
          <w:bCs/>
          <w:sz w:val="21"/>
          <w:szCs w:val="21"/>
          <w:lang w:eastAsia="es-CO"/>
        </w:rPr>
        <w:t>CUATROCIENTOS OCHENTA Y SEIS MIL SEISCIENTOS VEINTE PESOS M/CTE. ($486.620</w:t>
      </w:r>
      <w:r w:rsidR="00675122" w:rsidRPr="0024741B">
        <w:rPr>
          <w:rFonts w:ascii="Verdana" w:eastAsia="Calibri" w:hAnsi="Verdana" w:cs="Arial"/>
          <w:b/>
          <w:bCs/>
          <w:sz w:val="21"/>
          <w:szCs w:val="21"/>
          <w:lang w:val="es-CO" w:eastAsia="es-CO"/>
        </w:rPr>
        <w:t>).</w:t>
      </w:r>
    </w:p>
    <w:p w14:paraId="0C8C50B6" w14:textId="77777777" w:rsidR="00297D06" w:rsidRPr="0024741B" w:rsidRDefault="00297D06" w:rsidP="00297D06">
      <w:pPr>
        <w:jc w:val="both"/>
        <w:rPr>
          <w:rFonts w:ascii="Verdana" w:eastAsia="Calibri" w:hAnsi="Verdana" w:cs="Arial"/>
          <w:b/>
          <w:sz w:val="21"/>
          <w:szCs w:val="21"/>
          <w:lang w:eastAsia="es-CO"/>
        </w:rPr>
      </w:pPr>
    </w:p>
    <w:p w14:paraId="513C81B2" w14:textId="1ABA1F32" w:rsidR="008511B2" w:rsidRPr="0024741B" w:rsidRDefault="00297D06" w:rsidP="00324C7F">
      <w:pPr>
        <w:jc w:val="both"/>
        <w:rPr>
          <w:rFonts w:ascii="Verdana" w:hAnsi="Verdana" w:cs="Arial"/>
          <w:b/>
          <w:bCs/>
          <w:sz w:val="21"/>
          <w:szCs w:val="21"/>
        </w:rPr>
      </w:pPr>
      <w:r w:rsidRPr="0024741B">
        <w:rPr>
          <w:rFonts w:ascii="Verdana" w:eastAsia="Calibri" w:hAnsi="Verdana" w:cs="Arial"/>
          <w:bCs/>
          <w:sz w:val="21"/>
          <w:szCs w:val="21"/>
          <w:lang w:eastAsia="es-CO"/>
        </w:rPr>
        <w:t>Que,</w:t>
      </w:r>
      <w:r w:rsidRPr="0024741B">
        <w:rPr>
          <w:rFonts w:ascii="Verdana" w:eastAsia="Calibri" w:hAnsi="Verdana" w:cs="Arial"/>
          <w:b/>
          <w:sz w:val="21"/>
          <w:szCs w:val="21"/>
          <w:lang w:eastAsia="es-CO"/>
        </w:rPr>
        <w:t xml:space="preserve"> </w:t>
      </w:r>
      <w:r w:rsidRPr="0024741B">
        <w:rPr>
          <w:rFonts w:ascii="Verdana" w:eastAsia="Calibri" w:hAnsi="Verdana" w:cs="Arial"/>
          <w:bCs/>
          <w:sz w:val="21"/>
          <w:szCs w:val="21"/>
          <w:lang w:eastAsia="es-CO"/>
        </w:rPr>
        <w:t xml:space="preserve">adicionalmente se </w:t>
      </w:r>
      <w:r w:rsidRPr="0024741B">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w:t>
      </w:r>
      <w:r w:rsidR="009C6804" w:rsidRPr="0024741B">
        <w:rPr>
          <w:rFonts w:ascii="Verdana" w:hAnsi="Verdana" w:cs="Arial"/>
          <w:bCs/>
          <w:sz w:val="21"/>
          <w:szCs w:val="21"/>
        </w:rPr>
        <w:t>r</w:t>
      </w:r>
      <w:r w:rsidRPr="0024741B">
        <w:rPr>
          <w:rFonts w:ascii="Verdana" w:hAnsi="Verdana" w:cs="Arial"/>
          <w:bCs/>
          <w:sz w:val="21"/>
          <w:szCs w:val="21"/>
        </w:rPr>
        <w:t xml:space="preserve"> l</w:t>
      </w:r>
      <w:r w:rsidR="009C6804" w:rsidRPr="0024741B">
        <w:rPr>
          <w:rFonts w:ascii="Verdana" w:hAnsi="Verdana" w:cs="Arial"/>
          <w:bCs/>
          <w:sz w:val="21"/>
          <w:szCs w:val="21"/>
        </w:rPr>
        <w:t>a</w:t>
      </w:r>
      <w:r w:rsidRPr="0024741B">
        <w:rPr>
          <w:rFonts w:ascii="Verdana" w:hAnsi="Verdana" w:cs="Arial"/>
          <w:bCs/>
          <w:sz w:val="21"/>
          <w:szCs w:val="21"/>
        </w:rPr>
        <w:t xml:space="preserve"> obligad</w:t>
      </w:r>
      <w:r w:rsidR="009C6804" w:rsidRPr="0024741B">
        <w:rPr>
          <w:rFonts w:ascii="Verdana" w:hAnsi="Verdana" w:cs="Arial"/>
          <w:bCs/>
          <w:sz w:val="21"/>
          <w:szCs w:val="21"/>
        </w:rPr>
        <w:t>a</w:t>
      </w:r>
      <w:r w:rsidRPr="0024741B">
        <w:rPr>
          <w:rFonts w:ascii="Verdana" w:hAnsi="Verdana" w:cs="Arial"/>
          <w:bCs/>
          <w:sz w:val="21"/>
          <w:szCs w:val="21"/>
        </w:rPr>
        <w:t xml:space="preserve">, depositados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 </w:t>
      </w:r>
      <w:r w:rsidR="00165FFE" w:rsidRPr="0024741B">
        <w:rPr>
          <w:rFonts w:ascii="Verdana" w:hAnsi="Verdana" w:cs="Arial"/>
          <w:b/>
          <w:bCs/>
          <w:sz w:val="21"/>
          <w:szCs w:val="21"/>
        </w:rPr>
        <w:t>NOVECIENTOS SETENTA Y TRES MIL DOSCIENTOS CUARENTA PESOS M/CTE. ($973.240</w:t>
      </w:r>
      <w:r w:rsidR="0046755F" w:rsidRPr="0024741B">
        <w:rPr>
          <w:rFonts w:ascii="Verdana" w:hAnsi="Verdana" w:cs="Arial"/>
          <w:b/>
          <w:bCs/>
          <w:sz w:val="21"/>
          <w:szCs w:val="21"/>
          <w:lang w:val="es-CO"/>
        </w:rPr>
        <w:t>).</w:t>
      </w:r>
    </w:p>
    <w:p w14:paraId="6B4D2FD2" w14:textId="77777777" w:rsidR="00D95AAC" w:rsidRPr="0024741B" w:rsidRDefault="00D95AAC" w:rsidP="00D95AAC">
      <w:pPr>
        <w:jc w:val="both"/>
        <w:rPr>
          <w:rFonts w:ascii="Verdana" w:eastAsia="Calibri" w:hAnsi="Verdana" w:cs="Arial"/>
          <w:sz w:val="21"/>
          <w:szCs w:val="21"/>
          <w:lang w:eastAsia="es-CO"/>
        </w:rPr>
      </w:pPr>
    </w:p>
    <w:p w14:paraId="0B30722B" w14:textId="77777777" w:rsidR="00D95AAC" w:rsidRPr="0024741B" w:rsidRDefault="00D95AAC" w:rsidP="00D95AAC">
      <w:pPr>
        <w:jc w:val="both"/>
        <w:rPr>
          <w:rFonts w:ascii="Verdana" w:eastAsia="Calibri" w:hAnsi="Verdana" w:cs="Arial"/>
          <w:sz w:val="21"/>
          <w:szCs w:val="21"/>
          <w:lang w:eastAsia="es-CO"/>
        </w:rPr>
      </w:pPr>
      <w:r w:rsidRPr="0024741B">
        <w:rPr>
          <w:rFonts w:ascii="Verdana" w:hAnsi="Verdana" w:cs="Arial"/>
          <w:bCs/>
          <w:sz w:val="21"/>
          <w:szCs w:val="21"/>
          <w:lang w:val="es-CO"/>
        </w:rPr>
        <w:t xml:space="preserve">Que, mediante consecutivo de entrada número </w:t>
      </w:r>
      <w:r w:rsidRPr="0024741B">
        <w:rPr>
          <w:rFonts w:ascii="Verdana" w:hAnsi="Verdana" w:cs="Arial"/>
          <w:bCs/>
          <w:sz w:val="21"/>
          <w:szCs w:val="21"/>
        </w:rPr>
        <w:t xml:space="preserve">20256306375022 del 13 de noviembre de 2025, la señora </w:t>
      </w:r>
      <w:r w:rsidRPr="0024741B">
        <w:rPr>
          <w:rFonts w:ascii="Verdana" w:eastAsia="Calibri" w:hAnsi="Verdana" w:cs="Arial"/>
          <w:b/>
          <w:bCs/>
          <w:sz w:val="21"/>
          <w:szCs w:val="21"/>
          <w:lang w:eastAsia="es-CO"/>
        </w:rPr>
        <w:t>VIVIANA PAOLA OVALLE LOPEZ</w:t>
      </w:r>
      <w:r w:rsidRPr="0024741B">
        <w:rPr>
          <w:rFonts w:ascii="Verdana" w:eastAsia="Calibri" w:hAnsi="Verdana" w:cs="Arial"/>
          <w:sz w:val="21"/>
          <w:szCs w:val="21"/>
          <w:lang w:eastAsia="es-CO"/>
        </w:rPr>
        <w:t xml:space="preserve"> allegó el comprobante de pago de la obligación contenida en la </w:t>
      </w:r>
      <w:r w:rsidRPr="0024741B">
        <w:rPr>
          <w:rFonts w:ascii="Verdana" w:hAnsi="Verdana" w:cs="Arial"/>
          <w:b/>
          <w:sz w:val="21"/>
          <w:szCs w:val="21"/>
        </w:rPr>
        <w:t xml:space="preserve">Resolución No. </w:t>
      </w:r>
      <w:r w:rsidRPr="0024741B">
        <w:rPr>
          <w:rFonts w:ascii="Verdana" w:hAnsi="Verdana"/>
          <w:b/>
          <w:sz w:val="21"/>
          <w:szCs w:val="21"/>
        </w:rPr>
        <w:t>0096895 del 30 de septiembre de 2025</w:t>
      </w:r>
      <w:r w:rsidRPr="0024741B">
        <w:rPr>
          <w:rFonts w:ascii="Verdana" w:eastAsia="Calibri" w:hAnsi="Verdana" w:cs="Arial"/>
          <w:sz w:val="21"/>
          <w:szCs w:val="21"/>
          <w:lang w:eastAsia="es-CO"/>
        </w:rPr>
        <w:t xml:space="preserve">: </w:t>
      </w:r>
    </w:p>
    <w:p w14:paraId="5C989E3B" w14:textId="77777777" w:rsidR="00D95AAC" w:rsidRPr="0024741B" w:rsidRDefault="00D95AAC" w:rsidP="00D95AAC">
      <w:pPr>
        <w:jc w:val="both"/>
        <w:rPr>
          <w:rFonts w:ascii="Verdana" w:eastAsia="Calibri" w:hAnsi="Verdana" w:cs="Arial"/>
          <w:sz w:val="21"/>
          <w:szCs w:val="21"/>
          <w:lang w:eastAsia="es-CO"/>
        </w:rPr>
      </w:pPr>
    </w:p>
    <w:p w14:paraId="65FB29A1" w14:textId="77777777" w:rsidR="00D95AAC" w:rsidRPr="0024741B" w:rsidRDefault="00D95AAC" w:rsidP="00D95AAC">
      <w:pPr>
        <w:jc w:val="both"/>
        <w:rPr>
          <w:rFonts w:ascii="Verdana" w:eastAsia="Calibri" w:hAnsi="Verdana" w:cs="Arial"/>
          <w:sz w:val="21"/>
          <w:szCs w:val="21"/>
          <w:lang w:eastAsia="es-CO"/>
        </w:rPr>
      </w:pPr>
      <w:r w:rsidRPr="0024741B">
        <w:rPr>
          <w:rFonts w:ascii="Verdana" w:eastAsia="Calibri" w:hAnsi="Verdana" w:cs="Arial"/>
          <w:noProof/>
          <w:sz w:val="21"/>
          <w:szCs w:val="21"/>
          <w:lang w:eastAsia="es-CO"/>
        </w:rPr>
        <w:drawing>
          <wp:inline distT="0" distB="0" distL="0" distR="0" wp14:anchorId="5C6355FD" wp14:editId="3A4D4E13">
            <wp:extent cx="5612130" cy="2739390"/>
            <wp:effectExtent l="19050" t="19050" r="26670" b="22860"/>
            <wp:docPr id="27361301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613014" name=""/>
                    <pic:cNvPicPr/>
                  </pic:nvPicPr>
                  <pic:blipFill>
                    <a:blip r:embed="rId11"/>
                    <a:stretch>
                      <a:fillRect/>
                    </a:stretch>
                  </pic:blipFill>
                  <pic:spPr>
                    <a:xfrm>
                      <a:off x="0" y="0"/>
                      <a:ext cx="5612130" cy="2739390"/>
                    </a:xfrm>
                    <a:prstGeom prst="rect">
                      <a:avLst/>
                    </a:prstGeom>
                    <a:ln>
                      <a:solidFill>
                        <a:srgbClr val="EE0000"/>
                      </a:solidFill>
                    </a:ln>
                  </pic:spPr>
                </pic:pic>
              </a:graphicData>
            </a:graphic>
          </wp:inline>
        </w:drawing>
      </w:r>
    </w:p>
    <w:p w14:paraId="6F78EA6A" w14:textId="77777777" w:rsidR="00D95AAC" w:rsidRPr="0024741B" w:rsidRDefault="00D95AAC" w:rsidP="00D95AAC">
      <w:pPr>
        <w:jc w:val="both"/>
        <w:rPr>
          <w:rFonts w:ascii="Verdana" w:eastAsia="Calibri" w:hAnsi="Verdana" w:cs="Arial"/>
          <w:sz w:val="21"/>
          <w:szCs w:val="21"/>
          <w:lang w:eastAsia="es-CO"/>
        </w:rPr>
      </w:pPr>
    </w:p>
    <w:p w14:paraId="0CC5D80D" w14:textId="77777777" w:rsidR="00D95AAC" w:rsidRPr="0024741B" w:rsidRDefault="00D95AAC" w:rsidP="00D95AAC">
      <w:pPr>
        <w:jc w:val="both"/>
        <w:rPr>
          <w:rFonts w:ascii="Verdana" w:eastAsia="Calibri" w:hAnsi="Verdana" w:cs="Arial"/>
          <w:bCs/>
          <w:sz w:val="21"/>
          <w:szCs w:val="21"/>
          <w:lang w:eastAsia="es-CO"/>
        </w:rPr>
      </w:pPr>
      <w:r w:rsidRPr="0024741B">
        <w:rPr>
          <w:rFonts w:ascii="Verdana" w:eastAsia="Calibri" w:hAnsi="Verdana" w:cs="Arial"/>
          <w:bCs/>
          <w:sz w:val="21"/>
          <w:szCs w:val="21"/>
          <w:lang w:eastAsia="es-CO"/>
        </w:rPr>
        <w:t xml:space="preserve">Que, una vez liquidada la obligación, y verificado el Sistema de Información SII_ECAT, SII_ PRE, ERP- Procesos de Repetición, se observa que a nombre de la señora </w:t>
      </w:r>
      <w:r w:rsidRPr="0024741B">
        <w:rPr>
          <w:rFonts w:ascii="Verdana" w:eastAsia="Calibri" w:hAnsi="Verdana" w:cs="Arial"/>
          <w:b/>
          <w:bCs/>
          <w:sz w:val="21"/>
          <w:szCs w:val="21"/>
          <w:lang w:eastAsia="es-CO"/>
        </w:rPr>
        <w:t>VIVIANA PAOLA OVALLE LOPEZ</w:t>
      </w:r>
      <w:r w:rsidRPr="0024741B">
        <w:rPr>
          <w:rFonts w:ascii="Verdana" w:eastAsia="Calibri" w:hAnsi="Verdana" w:cs="Arial"/>
          <w:sz w:val="21"/>
          <w:szCs w:val="21"/>
          <w:lang w:eastAsia="es-CO"/>
        </w:rPr>
        <w:t xml:space="preserve"> </w:t>
      </w:r>
      <w:r w:rsidRPr="0024741B">
        <w:rPr>
          <w:rFonts w:ascii="Verdana" w:eastAsia="Calibri" w:hAnsi="Verdana" w:cs="Arial"/>
          <w:bCs/>
          <w:sz w:val="21"/>
          <w:szCs w:val="21"/>
          <w:lang w:eastAsia="es-CO"/>
        </w:rPr>
        <w:t xml:space="preserve">existe un mayor valor que debe ser devuelto: </w:t>
      </w:r>
    </w:p>
    <w:p w14:paraId="1CFE21CC" w14:textId="77777777" w:rsidR="00D95AAC" w:rsidRPr="0024741B" w:rsidRDefault="00D95AAC" w:rsidP="00D95AAC">
      <w:pPr>
        <w:jc w:val="both"/>
        <w:rPr>
          <w:rFonts w:ascii="Verdana" w:eastAsia="Calibri" w:hAnsi="Verdana" w:cs="Arial"/>
          <w:sz w:val="21"/>
          <w:szCs w:val="21"/>
          <w:lang w:eastAsia="es-CO"/>
        </w:rPr>
      </w:pPr>
    </w:p>
    <w:p w14:paraId="427AD871" w14:textId="6B50068B" w:rsidR="00015F02" w:rsidRPr="0024741B" w:rsidRDefault="00015F02" w:rsidP="00D95AAC">
      <w:pPr>
        <w:jc w:val="both"/>
        <w:rPr>
          <w:rFonts w:ascii="Verdana" w:eastAsia="Calibri" w:hAnsi="Verdana" w:cs="Arial"/>
          <w:sz w:val="21"/>
          <w:szCs w:val="21"/>
          <w:lang w:eastAsia="es-CO"/>
        </w:rPr>
      </w:pPr>
      <w:r w:rsidRPr="0024741B">
        <w:rPr>
          <w:rFonts w:ascii="Verdana" w:eastAsia="Calibri" w:hAnsi="Verdana" w:cs="Arial"/>
          <w:bCs/>
          <w:noProof/>
          <w:sz w:val="21"/>
          <w:szCs w:val="21"/>
          <w:lang w:eastAsia="es-CO"/>
        </w:rPr>
        <w:drawing>
          <wp:inline distT="0" distB="0" distL="0" distR="0" wp14:anchorId="7817FD27" wp14:editId="4B57A858">
            <wp:extent cx="5544324" cy="1648055"/>
            <wp:effectExtent l="19050" t="19050" r="18415" b="28575"/>
            <wp:docPr id="11300555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05556" name=""/>
                    <pic:cNvPicPr/>
                  </pic:nvPicPr>
                  <pic:blipFill>
                    <a:blip r:embed="rId12"/>
                    <a:stretch>
                      <a:fillRect/>
                    </a:stretch>
                  </pic:blipFill>
                  <pic:spPr>
                    <a:xfrm>
                      <a:off x="0" y="0"/>
                      <a:ext cx="5544324" cy="1648055"/>
                    </a:xfrm>
                    <a:prstGeom prst="rect">
                      <a:avLst/>
                    </a:prstGeom>
                    <a:ln>
                      <a:solidFill>
                        <a:srgbClr val="EE0000"/>
                      </a:solidFill>
                    </a:ln>
                  </pic:spPr>
                </pic:pic>
              </a:graphicData>
            </a:graphic>
          </wp:inline>
        </w:drawing>
      </w:r>
    </w:p>
    <w:p w14:paraId="750566FF" w14:textId="77777777" w:rsidR="00D95AAC" w:rsidRPr="0024741B" w:rsidRDefault="00D95AAC" w:rsidP="00360162">
      <w:pPr>
        <w:jc w:val="both"/>
        <w:rPr>
          <w:rFonts w:ascii="Verdana" w:hAnsi="Verdana" w:cs="Arial"/>
          <w:bCs/>
          <w:sz w:val="21"/>
          <w:szCs w:val="21"/>
        </w:rPr>
      </w:pPr>
    </w:p>
    <w:p w14:paraId="0BE03934" w14:textId="327C7B0F" w:rsidR="000407AE" w:rsidRPr="0024741B" w:rsidRDefault="000407AE" w:rsidP="000407AE">
      <w:pPr>
        <w:jc w:val="both"/>
        <w:rPr>
          <w:rFonts w:ascii="Verdana" w:hAnsi="Verdana" w:cs="Calibri"/>
          <w:color w:val="000000"/>
          <w:sz w:val="21"/>
          <w:szCs w:val="21"/>
          <w:lang w:val="es-CO" w:eastAsia="es-CO"/>
        </w:rPr>
      </w:pPr>
      <w:r w:rsidRPr="0024741B">
        <w:rPr>
          <w:rFonts w:ascii="Verdana" w:hAnsi="Verdana" w:cs="Calibri"/>
          <w:color w:val="000000"/>
          <w:sz w:val="21"/>
          <w:szCs w:val="21"/>
          <w:lang w:val="es-CO" w:eastAsia="es-CO"/>
        </w:rPr>
        <w:t xml:space="preserve">Que, consultado el estado de cuenta en SII_ECAT, SII_ PRE, ERP– Procesos de Repetición el día </w:t>
      </w:r>
      <w:r w:rsidR="00324C7F" w:rsidRPr="0024741B">
        <w:rPr>
          <w:rFonts w:ascii="Verdana" w:hAnsi="Verdana" w:cs="Calibri"/>
          <w:color w:val="000000"/>
          <w:sz w:val="21"/>
          <w:szCs w:val="21"/>
          <w:lang w:val="es-CO" w:eastAsia="es-CO"/>
        </w:rPr>
        <w:t>2</w:t>
      </w:r>
      <w:r w:rsidR="00F14F4C" w:rsidRPr="0024741B">
        <w:rPr>
          <w:rFonts w:ascii="Verdana" w:hAnsi="Verdana" w:cs="Calibri"/>
          <w:color w:val="000000"/>
          <w:sz w:val="21"/>
          <w:szCs w:val="21"/>
          <w:lang w:val="es-CO" w:eastAsia="es-CO"/>
        </w:rPr>
        <w:t>6 de noviembre</w:t>
      </w:r>
      <w:r w:rsidR="009C6804" w:rsidRPr="0024741B">
        <w:rPr>
          <w:rFonts w:ascii="Verdana" w:hAnsi="Verdana" w:cs="Calibri"/>
          <w:color w:val="000000"/>
          <w:sz w:val="21"/>
          <w:szCs w:val="21"/>
          <w:lang w:val="es-CO" w:eastAsia="es-CO"/>
        </w:rPr>
        <w:t xml:space="preserve"> de 2025</w:t>
      </w:r>
      <w:r w:rsidRPr="0024741B">
        <w:rPr>
          <w:rFonts w:ascii="Verdana" w:hAnsi="Verdana" w:cs="Calibri"/>
          <w:color w:val="000000"/>
          <w:sz w:val="21"/>
          <w:szCs w:val="21"/>
          <w:lang w:val="es-CO" w:eastAsia="es-CO"/>
        </w:rPr>
        <w:t xml:space="preserve">, se observa que </w:t>
      </w:r>
      <w:r w:rsidR="00876DF7" w:rsidRPr="0024741B">
        <w:rPr>
          <w:rFonts w:ascii="Verdana" w:hAnsi="Verdana" w:cs="Calibri"/>
          <w:color w:val="000000"/>
          <w:sz w:val="21"/>
          <w:szCs w:val="21"/>
          <w:lang w:val="es-CO" w:eastAsia="es-CO"/>
        </w:rPr>
        <w:t>l</w:t>
      </w:r>
      <w:r w:rsidR="00A56647" w:rsidRPr="0024741B">
        <w:rPr>
          <w:rFonts w:ascii="Verdana" w:hAnsi="Verdana" w:cs="Calibri"/>
          <w:color w:val="000000"/>
          <w:sz w:val="21"/>
          <w:szCs w:val="21"/>
          <w:lang w:val="es-CO" w:eastAsia="es-CO"/>
        </w:rPr>
        <w:t>a</w:t>
      </w:r>
      <w:r w:rsidRPr="0024741B">
        <w:rPr>
          <w:rFonts w:ascii="Verdana" w:hAnsi="Verdana" w:cs="Calibri"/>
          <w:color w:val="000000"/>
          <w:sz w:val="21"/>
          <w:szCs w:val="21"/>
          <w:lang w:val="es-CO" w:eastAsia="es-CO"/>
        </w:rPr>
        <w:t xml:space="preserve"> obligad</w:t>
      </w:r>
      <w:r w:rsidR="00A56647" w:rsidRPr="0024741B">
        <w:rPr>
          <w:rFonts w:ascii="Verdana" w:hAnsi="Verdana" w:cs="Calibri"/>
          <w:color w:val="000000"/>
          <w:sz w:val="21"/>
          <w:szCs w:val="21"/>
          <w:lang w:val="es-CO" w:eastAsia="es-CO"/>
        </w:rPr>
        <w:t>a</w:t>
      </w:r>
      <w:r w:rsidRPr="0024741B">
        <w:rPr>
          <w:rFonts w:ascii="Verdana" w:hAnsi="Verdana" w:cs="Calibri"/>
          <w:color w:val="000000"/>
          <w:sz w:val="21"/>
          <w:szCs w:val="21"/>
          <w:lang w:val="es-CO" w:eastAsia="es-CO"/>
        </w:rPr>
        <w:t xml:space="preserve"> realizó el </w:t>
      </w:r>
      <w:r w:rsidRPr="0024741B">
        <w:rPr>
          <w:rFonts w:ascii="Verdana" w:hAnsi="Verdana" w:cs="Calibri"/>
          <w:b/>
          <w:bCs/>
          <w:color w:val="000000"/>
          <w:sz w:val="21"/>
          <w:szCs w:val="21"/>
          <w:u w:val="single"/>
          <w:lang w:val="es-CO" w:eastAsia="es-CO"/>
        </w:rPr>
        <w:t>PAGO TOTAL</w:t>
      </w:r>
      <w:r w:rsidRPr="0024741B">
        <w:rPr>
          <w:rFonts w:ascii="Verdana" w:hAnsi="Verdana" w:cs="Calibri"/>
          <w:b/>
          <w:bCs/>
          <w:color w:val="000000"/>
          <w:sz w:val="21"/>
          <w:szCs w:val="21"/>
          <w:lang w:val="es-CO" w:eastAsia="es-CO"/>
        </w:rPr>
        <w:t xml:space="preserve"> </w:t>
      </w:r>
      <w:r w:rsidRPr="0024741B">
        <w:rPr>
          <w:rFonts w:ascii="Verdana" w:hAnsi="Verdana" w:cs="Calibri"/>
          <w:color w:val="000000"/>
          <w:sz w:val="21"/>
          <w:szCs w:val="21"/>
          <w:lang w:val="es-CO" w:eastAsia="es-CO"/>
        </w:rPr>
        <w:t>de la obligaci</w:t>
      </w:r>
      <w:r w:rsidR="00D351F4" w:rsidRPr="0024741B">
        <w:rPr>
          <w:rFonts w:ascii="Verdana" w:hAnsi="Verdana" w:cs="Calibri"/>
          <w:color w:val="000000"/>
          <w:sz w:val="21"/>
          <w:szCs w:val="21"/>
          <w:lang w:val="es-CO" w:eastAsia="es-CO"/>
        </w:rPr>
        <w:t>ón</w:t>
      </w:r>
      <w:r w:rsidRPr="0024741B">
        <w:rPr>
          <w:rFonts w:ascii="Verdana" w:hAnsi="Verdana" w:cs="Calibri"/>
          <w:color w:val="000000"/>
          <w:sz w:val="21"/>
          <w:szCs w:val="21"/>
          <w:lang w:val="es-CO" w:eastAsia="es-CO"/>
        </w:rPr>
        <w:t xml:space="preserve"> </w:t>
      </w:r>
      <w:r w:rsidRPr="0024741B">
        <w:rPr>
          <w:rFonts w:ascii="Verdana" w:eastAsia="Calibri" w:hAnsi="Verdana" w:cs="Arial"/>
          <w:bCs/>
          <w:sz w:val="21"/>
          <w:szCs w:val="21"/>
          <w:lang w:eastAsia="es-CO"/>
        </w:rPr>
        <w:t>contenida en</w:t>
      </w:r>
      <w:r w:rsidR="00FB3664" w:rsidRPr="0024741B">
        <w:rPr>
          <w:rFonts w:ascii="Verdana" w:eastAsia="Calibri" w:hAnsi="Verdana" w:cs="Arial"/>
          <w:bCs/>
          <w:sz w:val="21"/>
          <w:szCs w:val="21"/>
          <w:lang w:eastAsia="es-CO"/>
        </w:rPr>
        <w:t xml:space="preserve"> la</w:t>
      </w:r>
      <w:r w:rsidR="00D351F4" w:rsidRPr="0024741B">
        <w:rPr>
          <w:rFonts w:ascii="Verdana" w:eastAsia="Calibri" w:hAnsi="Verdana" w:cs="Arial"/>
          <w:bCs/>
          <w:sz w:val="21"/>
          <w:szCs w:val="21"/>
          <w:lang w:eastAsia="es-CO"/>
        </w:rPr>
        <w:t xml:space="preserve"> </w:t>
      </w:r>
      <w:r w:rsidR="00AA5FE4" w:rsidRPr="0024741B">
        <w:rPr>
          <w:rFonts w:ascii="Verdana" w:hAnsi="Verdana" w:cs="Arial"/>
          <w:b/>
          <w:sz w:val="21"/>
          <w:szCs w:val="21"/>
        </w:rPr>
        <w:t xml:space="preserve">Resolución No. </w:t>
      </w:r>
      <w:r w:rsidR="004E7A8E" w:rsidRPr="0024741B">
        <w:rPr>
          <w:rFonts w:ascii="Verdana" w:hAnsi="Verdana"/>
          <w:b/>
          <w:sz w:val="21"/>
          <w:szCs w:val="21"/>
        </w:rPr>
        <w:t>0096895 del 30 de septiembre de 2025</w:t>
      </w:r>
      <w:r w:rsidR="00193C38" w:rsidRPr="0024741B">
        <w:rPr>
          <w:rFonts w:ascii="Verdana" w:hAnsi="Verdana"/>
          <w:b/>
          <w:bCs/>
          <w:sz w:val="21"/>
          <w:szCs w:val="21"/>
        </w:rPr>
        <w:t xml:space="preserve">, </w:t>
      </w:r>
      <w:proofErr w:type="spellStart"/>
      <w:r w:rsidRPr="0024741B">
        <w:rPr>
          <w:rFonts w:ascii="Verdana" w:hAnsi="Verdana" w:cs="Calibri"/>
          <w:color w:val="000000"/>
          <w:sz w:val="21"/>
          <w:szCs w:val="21"/>
          <w:lang w:val="es-CO" w:eastAsia="es-CO"/>
        </w:rPr>
        <w:t>como</w:t>
      </w:r>
      <w:proofErr w:type="spellEnd"/>
      <w:r w:rsidRPr="0024741B">
        <w:rPr>
          <w:rFonts w:ascii="Verdana" w:hAnsi="Verdana" w:cs="Calibri"/>
          <w:color w:val="000000"/>
          <w:sz w:val="21"/>
          <w:szCs w:val="21"/>
          <w:lang w:val="es-CO" w:eastAsia="es-CO"/>
        </w:rPr>
        <w:t xml:space="preserve"> se visualiza a continuación:</w:t>
      </w:r>
    </w:p>
    <w:p w14:paraId="0B6ED9EF" w14:textId="77777777" w:rsidR="00AE2E1C" w:rsidRPr="0024741B" w:rsidRDefault="00AE2E1C" w:rsidP="000407AE">
      <w:pPr>
        <w:jc w:val="both"/>
        <w:rPr>
          <w:rFonts w:ascii="Verdana" w:hAnsi="Verdana" w:cs="Calibri"/>
          <w:color w:val="000000"/>
          <w:sz w:val="21"/>
          <w:szCs w:val="21"/>
          <w:lang w:val="es-CO" w:eastAsia="es-CO"/>
        </w:rPr>
      </w:pPr>
    </w:p>
    <w:p w14:paraId="0FBBC63E" w14:textId="6155361C" w:rsidR="00FA3459" w:rsidRPr="0024741B" w:rsidRDefault="00A24A23" w:rsidP="00BF3E72">
      <w:pPr>
        <w:jc w:val="both"/>
        <w:rPr>
          <w:rFonts w:ascii="Verdana" w:hAnsi="Verdana"/>
          <w:noProof/>
          <w:sz w:val="21"/>
          <w:szCs w:val="21"/>
          <w14:ligatures w14:val="standardContextual"/>
        </w:rPr>
      </w:pPr>
      <w:r w:rsidRPr="0024741B">
        <w:rPr>
          <w:rFonts w:ascii="Verdana" w:hAnsi="Verdana"/>
          <w:noProof/>
          <w:sz w:val="21"/>
          <w:szCs w:val="21"/>
          <w14:ligatures w14:val="standardContextual"/>
        </w:rPr>
        <w:drawing>
          <wp:inline distT="0" distB="0" distL="0" distR="0" wp14:anchorId="1D09B9E6" wp14:editId="52EECF1F">
            <wp:extent cx="5612130" cy="2487930"/>
            <wp:effectExtent l="19050" t="19050" r="26670" b="26670"/>
            <wp:docPr id="8659412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41215" name=""/>
                    <pic:cNvPicPr/>
                  </pic:nvPicPr>
                  <pic:blipFill>
                    <a:blip r:embed="rId13"/>
                    <a:stretch>
                      <a:fillRect/>
                    </a:stretch>
                  </pic:blipFill>
                  <pic:spPr>
                    <a:xfrm>
                      <a:off x="0" y="0"/>
                      <a:ext cx="5612130" cy="2487930"/>
                    </a:xfrm>
                    <a:prstGeom prst="rect">
                      <a:avLst/>
                    </a:prstGeom>
                    <a:ln>
                      <a:solidFill>
                        <a:srgbClr val="EE0000"/>
                      </a:solidFill>
                    </a:ln>
                  </pic:spPr>
                </pic:pic>
              </a:graphicData>
            </a:graphic>
          </wp:inline>
        </w:drawing>
      </w:r>
      <w:r w:rsidR="008022BE" w:rsidRPr="0024741B">
        <w:rPr>
          <w:rFonts w:ascii="Verdana" w:hAnsi="Verdana"/>
          <w:noProof/>
          <w:sz w:val="21"/>
          <w:szCs w:val="21"/>
          <w14:ligatures w14:val="standardContextual"/>
        </w:rPr>
        <w:t xml:space="preserve"> </w:t>
      </w:r>
    </w:p>
    <w:p w14:paraId="5558AAC0" w14:textId="77777777" w:rsidR="00A1430A" w:rsidRPr="0024741B" w:rsidRDefault="00A1430A" w:rsidP="000A1090">
      <w:pPr>
        <w:tabs>
          <w:tab w:val="left" w:pos="914"/>
        </w:tabs>
        <w:jc w:val="both"/>
        <w:rPr>
          <w:rFonts w:ascii="Verdana" w:eastAsia="Calibri" w:hAnsi="Verdana" w:cs="Arial"/>
          <w:bCs/>
          <w:sz w:val="21"/>
          <w:szCs w:val="21"/>
          <w:lang w:eastAsia="es-CO"/>
        </w:rPr>
      </w:pPr>
    </w:p>
    <w:p w14:paraId="762ED92B" w14:textId="41102C47" w:rsidR="00484201" w:rsidRPr="0024741B" w:rsidRDefault="00484201" w:rsidP="00484201">
      <w:pPr>
        <w:jc w:val="both"/>
        <w:rPr>
          <w:rFonts w:ascii="Verdana" w:eastAsia="Calibri" w:hAnsi="Verdana" w:cs="Arial"/>
          <w:sz w:val="21"/>
          <w:szCs w:val="21"/>
          <w:lang w:val="es-CO" w:eastAsia="es-CO"/>
        </w:rPr>
      </w:pPr>
      <w:r w:rsidRPr="0024741B">
        <w:rPr>
          <w:rFonts w:ascii="Verdana" w:hAnsi="Verdana"/>
          <w:noProof/>
          <w:sz w:val="21"/>
          <w:szCs w:val="21"/>
        </w:rPr>
        <w:t>Que</w:t>
      </w:r>
      <w:r w:rsidRPr="0024741B">
        <w:rPr>
          <w:rFonts w:ascii="Verdana" w:hAnsi="Verdana"/>
          <w:sz w:val="21"/>
          <w:szCs w:val="21"/>
        </w:rPr>
        <w:t xml:space="preserve">, con fundamento en lo anterior, esta Oficina encuentra que ha quedado plenamente acreditado el </w:t>
      </w:r>
      <w:r w:rsidRPr="0024741B">
        <w:rPr>
          <w:rFonts w:ascii="Verdana" w:hAnsi="Verdana"/>
          <w:b/>
          <w:bCs/>
          <w:sz w:val="21"/>
          <w:szCs w:val="21"/>
        </w:rPr>
        <w:t>pago total de la</w:t>
      </w:r>
      <w:r w:rsidR="00772AD7" w:rsidRPr="0024741B">
        <w:rPr>
          <w:rFonts w:ascii="Verdana" w:hAnsi="Verdana"/>
          <w:b/>
          <w:bCs/>
          <w:sz w:val="21"/>
          <w:szCs w:val="21"/>
        </w:rPr>
        <w:t>s</w:t>
      </w:r>
      <w:r w:rsidRPr="0024741B">
        <w:rPr>
          <w:rFonts w:ascii="Verdana" w:hAnsi="Verdana"/>
          <w:b/>
          <w:bCs/>
          <w:sz w:val="21"/>
          <w:szCs w:val="21"/>
        </w:rPr>
        <w:t xml:space="preserve"> obligaci</w:t>
      </w:r>
      <w:r w:rsidR="00772AD7" w:rsidRPr="0024741B">
        <w:rPr>
          <w:rFonts w:ascii="Verdana" w:hAnsi="Verdana"/>
          <w:b/>
          <w:bCs/>
          <w:sz w:val="21"/>
          <w:szCs w:val="21"/>
        </w:rPr>
        <w:t>o</w:t>
      </w:r>
      <w:r w:rsidRPr="0024741B">
        <w:rPr>
          <w:rFonts w:ascii="Verdana" w:hAnsi="Verdana"/>
          <w:b/>
          <w:bCs/>
          <w:sz w:val="21"/>
          <w:szCs w:val="21"/>
        </w:rPr>
        <w:t>n</w:t>
      </w:r>
      <w:r w:rsidR="00772AD7" w:rsidRPr="0024741B">
        <w:rPr>
          <w:rFonts w:ascii="Verdana" w:hAnsi="Verdana"/>
          <w:b/>
          <w:bCs/>
          <w:sz w:val="21"/>
          <w:szCs w:val="21"/>
        </w:rPr>
        <w:t>es</w:t>
      </w:r>
      <w:r w:rsidRPr="0024741B">
        <w:rPr>
          <w:rFonts w:ascii="Verdana" w:hAnsi="Verdana"/>
          <w:sz w:val="21"/>
          <w:szCs w:val="21"/>
        </w:rPr>
        <w:t xml:space="preserve"> por concepto de capital, intereses y actualizaciones, de conformidad con lo establecido en el artículo 833 del Estatuto Tributario Nacional, razón por la cual se procederá a </w:t>
      </w:r>
      <w:r w:rsidR="0018105B" w:rsidRPr="0024741B">
        <w:rPr>
          <w:rFonts w:ascii="Verdana" w:hAnsi="Verdana"/>
          <w:sz w:val="21"/>
          <w:szCs w:val="21"/>
        </w:rPr>
        <w:t>decretar</w:t>
      </w:r>
      <w:r w:rsidRPr="0024741B">
        <w:rPr>
          <w:rFonts w:ascii="Verdana" w:hAnsi="Verdana"/>
          <w:sz w:val="21"/>
          <w:szCs w:val="21"/>
        </w:rPr>
        <w:t xml:space="preserve"> la terminación y archivo </w:t>
      </w:r>
      <w:r w:rsidR="00834E2D" w:rsidRPr="0024741B">
        <w:rPr>
          <w:rFonts w:ascii="Verdana" w:hAnsi="Verdana"/>
          <w:sz w:val="21"/>
          <w:szCs w:val="21"/>
        </w:rPr>
        <w:t>del</w:t>
      </w:r>
      <w:r w:rsidRPr="0024741B">
        <w:rPr>
          <w:rFonts w:ascii="Verdana" w:hAnsi="Verdana"/>
          <w:sz w:val="21"/>
          <w:szCs w:val="21"/>
        </w:rPr>
        <w:t xml:space="preserve"> proceso administrativo de cobro coactivo</w:t>
      </w:r>
      <w:r w:rsidRPr="0024741B">
        <w:rPr>
          <w:rFonts w:ascii="Verdana" w:hAnsi="Verdana" w:cs="Arial"/>
          <w:sz w:val="21"/>
          <w:szCs w:val="21"/>
        </w:rPr>
        <w:t>, el levantamiento de medidas cautelares decretadas</w:t>
      </w:r>
      <w:r w:rsidR="00D95AAC" w:rsidRPr="0024741B">
        <w:rPr>
          <w:rFonts w:ascii="Verdana" w:hAnsi="Verdana" w:cs="Arial"/>
          <w:sz w:val="21"/>
          <w:szCs w:val="21"/>
        </w:rPr>
        <w:t>, y la devolución del mayo valor pagado.</w:t>
      </w:r>
    </w:p>
    <w:p w14:paraId="7E4E3656" w14:textId="77777777" w:rsidR="00484201" w:rsidRPr="0024741B" w:rsidRDefault="00484201" w:rsidP="00484201">
      <w:pPr>
        <w:jc w:val="both"/>
        <w:rPr>
          <w:rFonts w:ascii="Verdana" w:hAnsi="Verdana" w:cs="Arial"/>
          <w:sz w:val="21"/>
          <w:szCs w:val="21"/>
          <w:lang w:val="es-CO"/>
        </w:rPr>
      </w:pPr>
    </w:p>
    <w:p w14:paraId="19877ADA" w14:textId="77777777" w:rsidR="00484201" w:rsidRPr="0024741B" w:rsidRDefault="00484201" w:rsidP="00484201">
      <w:pPr>
        <w:tabs>
          <w:tab w:val="left" w:pos="914"/>
        </w:tabs>
        <w:rPr>
          <w:rFonts w:ascii="Verdana" w:hAnsi="Verdana"/>
          <w:sz w:val="21"/>
          <w:szCs w:val="21"/>
        </w:rPr>
      </w:pPr>
      <w:r w:rsidRPr="0024741B">
        <w:rPr>
          <w:rFonts w:ascii="Verdana" w:hAnsi="Verdana"/>
          <w:sz w:val="21"/>
          <w:szCs w:val="21"/>
        </w:rPr>
        <w:t>En mérito de lo expuesto, esta Oficina,</w:t>
      </w:r>
    </w:p>
    <w:p w14:paraId="6159BA42" w14:textId="77777777" w:rsidR="00DC3322" w:rsidRPr="0024741B" w:rsidRDefault="00DC3322" w:rsidP="002B715F">
      <w:pPr>
        <w:pStyle w:val="Default"/>
        <w:rPr>
          <w:rFonts w:ascii="Verdana" w:hAnsi="Verdana"/>
          <w:sz w:val="21"/>
          <w:szCs w:val="21"/>
        </w:rPr>
      </w:pPr>
    </w:p>
    <w:p w14:paraId="4A4B5369" w14:textId="77777777" w:rsidR="00A41424" w:rsidRPr="0024741B" w:rsidRDefault="00A41424" w:rsidP="005C04D7">
      <w:pPr>
        <w:pStyle w:val="Default"/>
        <w:jc w:val="center"/>
        <w:rPr>
          <w:rFonts w:ascii="Verdana" w:hAnsi="Verdana"/>
          <w:sz w:val="21"/>
          <w:szCs w:val="21"/>
        </w:rPr>
      </w:pPr>
      <w:r w:rsidRPr="0024741B">
        <w:rPr>
          <w:rFonts w:ascii="Verdana" w:hAnsi="Verdana"/>
          <w:b/>
          <w:bCs/>
          <w:sz w:val="21"/>
          <w:szCs w:val="21"/>
        </w:rPr>
        <w:t>RESUELVE</w:t>
      </w:r>
    </w:p>
    <w:p w14:paraId="46CBD064" w14:textId="77777777" w:rsidR="00A41424" w:rsidRPr="0024741B" w:rsidRDefault="00A41424" w:rsidP="00A41424">
      <w:pPr>
        <w:pStyle w:val="Default"/>
        <w:jc w:val="both"/>
        <w:rPr>
          <w:rFonts w:ascii="Verdana" w:hAnsi="Verdana"/>
          <w:b/>
          <w:bCs/>
          <w:sz w:val="21"/>
          <w:szCs w:val="21"/>
        </w:rPr>
      </w:pPr>
    </w:p>
    <w:p w14:paraId="1F118D0A" w14:textId="2D50B519" w:rsidR="008D5152" w:rsidRPr="0024741B" w:rsidRDefault="008D5152" w:rsidP="008D5152">
      <w:pPr>
        <w:jc w:val="both"/>
        <w:rPr>
          <w:rFonts w:ascii="Verdana" w:eastAsia="Calibri" w:hAnsi="Verdana" w:cs="Arial"/>
          <w:b/>
          <w:sz w:val="21"/>
          <w:szCs w:val="21"/>
          <w:lang w:eastAsia="es-CO"/>
        </w:rPr>
      </w:pPr>
      <w:r w:rsidRPr="0024741B">
        <w:rPr>
          <w:rFonts w:ascii="Verdana" w:hAnsi="Verdana"/>
          <w:b/>
          <w:bCs/>
          <w:sz w:val="21"/>
          <w:szCs w:val="21"/>
        </w:rPr>
        <w:t xml:space="preserve">ARTÍCULO PRIMERO: DECRETAR </w:t>
      </w:r>
      <w:r w:rsidRPr="0024741B">
        <w:rPr>
          <w:rFonts w:ascii="Verdana" w:hAnsi="Verdana"/>
          <w:sz w:val="21"/>
          <w:szCs w:val="21"/>
        </w:rPr>
        <w:t xml:space="preserve">la terminación y archivo </w:t>
      </w:r>
      <w:r w:rsidR="00834E2D" w:rsidRPr="0024741B">
        <w:rPr>
          <w:rFonts w:ascii="Verdana" w:hAnsi="Verdana"/>
          <w:sz w:val="21"/>
          <w:szCs w:val="21"/>
        </w:rPr>
        <w:t>del</w:t>
      </w:r>
      <w:r w:rsidRPr="0024741B">
        <w:rPr>
          <w:rFonts w:ascii="Verdana" w:hAnsi="Verdana"/>
          <w:sz w:val="21"/>
          <w:szCs w:val="21"/>
        </w:rPr>
        <w:t xml:space="preserve"> proceso de cobro coactivo</w:t>
      </w:r>
      <w:r w:rsidRPr="0024741B">
        <w:rPr>
          <w:rFonts w:ascii="Verdana" w:hAnsi="Verdana"/>
          <w:b/>
          <w:bCs/>
          <w:sz w:val="21"/>
          <w:szCs w:val="21"/>
        </w:rPr>
        <w:t xml:space="preserve"> </w:t>
      </w:r>
      <w:r w:rsidRPr="0024741B">
        <w:rPr>
          <w:rFonts w:ascii="Verdana" w:hAnsi="Verdana"/>
          <w:sz w:val="21"/>
          <w:szCs w:val="21"/>
        </w:rPr>
        <w:t xml:space="preserve">adelantado contra </w:t>
      </w:r>
      <w:r w:rsidR="001C16F5" w:rsidRPr="0024741B">
        <w:rPr>
          <w:rFonts w:ascii="Verdana" w:eastAsia="Calibri" w:hAnsi="Verdana" w:cs="Arial"/>
          <w:bCs/>
          <w:sz w:val="21"/>
          <w:szCs w:val="21"/>
          <w:lang w:eastAsia="es-CO"/>
        </w:rPr>
        <w:t>la</w:t>
      </w:r>
      <w:r w:rsidR="0075637A" w:rsidRPr="0024741B">
        <w:rPr>
          <w:rFonts w:ascii="Verdana" w:eastAsia="Calibri" w:hAnsi="Verdana" w:cs="Arial"/>
          <w:bCs/>
          <w:sz w:val="21"/>
          <w:szCs w:val="21"/>
          <w:lang w:eastAsia="es-CO"/>
        </w:rPr>
        <w:t xml:space="preserve"> señora </w:t>
      </w:r>
      <w:r w:rsidR="00811B7E" w:rsidRPr="0024741B">
        <w:rPr>
          <w:rFonts w:ascii="Verdana" w:eastAsia="Calibri" w:hAnsi="Verdana" w:cs="Arial"/>
          <w:b/>
          <w:bCs/>
          <w:sz w:val="21"/>
          <w:szCs w:val="21"/>
          <w:lang w:eastAsia="es-CO"/>
        </w:rPr>
        <w:t xml:space="preserve">VIVIANA PAOLA OVALLE LOPEZ, </w:t>
      </w:r>
      <w:r w:rsidR="00811B7E" w:rsidRPr="0024741B">
        <w:rPr>
          <w:rFonts w:ascii="Verdana" w:eastAsia="Calibri" w:hAnsi="Verdana" w:cs="Arial"/>
          <w:bCs/>
          <w:sz w:val="21"/>
          <w:szCs w:val="21"/>
          <w:lang w:eastAsia="es-CO"/>
        </w:rPr>
        <w:t>identificada con cédula de ciudadanía número</w:t>
      </w:r>
      <w:r w:rsidR="00811B7E" w:rsidRPr="0024741B">
        <w:rPr>
          <w:rFonts w:ascii="Verdana" w:eastAsia="Calibri" w:hAnsi="Verdana" w:cs="Arial"/>
          <w:b/>
          <w:sz w:val="21"/>
          <w:szCs w:val="21"/>
          <w:lang w:eastAsia="es-CO"/>
        </w:rPr>
        <w:t xml:space="preserve"> 57.461.480</w:t>
      </w:r>
      <w:r w:rsidR="00816D25" w:rsidRPr="0024741B">
        <w:rPr>
          <w:rFonts w:ascii="Verdana" w:eastAsia="Calibri" w:hAnsi="Verdana" w:cs="Arial"/>
          <w:b/>
          <w:sz w:val="21"/>
          <w:szCs w:val="21"/>
          <w:lang w:eastAsia="es-CO"/>
        </w:rPr>
        <w:t xml:space="preserve">, </w:t>
      </w:r>
      <w:r w:rsidRPr="0024741B">
        <w:rPr>
          <w:rFonts w:ascii="Verdana" w:hAnsi="Verdana"/>
          <w:sz w:val="21"/>
          <w:szCs w:val="21"/>
        </w:rPr>
        <w:t xml:space="preserve">por el pago total de </w:t>
      </w:r>
      <w:r w:rsidRPr="0024741B">
        <w:rPr>
          <w:rFonts w:ascii="Verdana" w:eastAsia="Calibri" w:hAnsi="Verdana" w:cs="Arial"/>
          <w:bCs/>
          <w:sz w:val="21"/>
          <w:szCs w:val="21"/>
          <w:lang w:eastAsia="es-CO"/>
        </w:rPr>
        <w:t>la obligac</w:t>
      </w:r>
      <w:r w:rsidR="00834E2D" w:rsidRPr="0024741B">
        <w:rPr>
          <w:rFonts w:ascii="Verdana" w:eastAsia="Calibri" w:hAnsi="Verdana" w:cs="Arial"/>
          <w:bCs/>
          <w:sz w:val="21"/>
          <w:szCs w:val="21"/>
          <w:lang w:eastAsia="es-CO"/>
        </w:rPr>
        <w:t>ión</w:t>
      </w:r>
      <w:r w:rsidRPr="0024741B">
        <w:rPr>
          <w:rFonts w:ascii="Verdana" w:eastAsia="Calibri" w:hAnsi="Verdana" w:cs="Arial"/>
          <w:bCs/>
          <w:sz w:val="21"/>
          <w:szCs w:val="21"/>
          <w:lang w:eastAsia="es-CO"/>
        </w:rPr>
        <w:t xml:space="preserve">, </w:t>
      </w:r>
      <w:r w:rsidRPr="0024741B">
        <w:rPr>
          <w:rFonts w:ascii="Verdana" w:hAnsi="Verdana"/>
          <w:sz w:val="21"/>
          <w:szCs w:val="21"/>
        </w:rPr>
        <w:t>de acuerdo con las razones expuestas en la parte motiva del presente acto administrativo.</w:t>
      </w:r>
    </w:p>
    <w:p w14:paraId="7F5C6D01" w14:textId="77777777" w:rsidR="008D5152" w:rsidRPr="0024741B" w:rsidRDefault="008D5152" w:rsidP="008D5152">
      <w:pPr>
        <w:jc w:val="both"/>
        <w:rPr>
          <w:rFonts w:ascii="Verdana" w:hAnsi="Verdana"/>
          <w:sz w:val="21"/>
          <w:szCs w:val="21"/>
        </w:rPr>
      </w:pPr>
    </w:p>
    <w:p w14:paraId="17CEBE4B" w14:textId="7F467785" w:rsidR="008D5152" w:rsidRPr="0024741B" w:rsidRDefault="008D5152" w:rsidP="008D5152">
      <w:pPr>
        <w:jc w:val="both"/>
        <w:rPr>
          <w:rFonts w:ascii="Verdana" w:hAnsi="Verdana"/>
          <w:b/>
          <w:bCs/>
          <w:sz w:val="21"/>
          <w:szCs w:val="21"/>
        </w:rPr>
      </w:pPr>
      <w:r w:rsidRPr="0024741B">
        <w:rPr>
          <w:rFonts w:ascii="Verdana" w:hAnsi="Verdana"/>
          <w:b/>
          <w:bCs/>
          <w:sz w:val="21"/>
          <w:szCs w:val="21"/>
        </w:rPr>
        <w:lastRenderedPageBreak/>
        <w:t xml:space="preserve">ARTÍCULO SEGUNDO: ORDENAR </w:t>
      </w:r>
      <w:r w:rsidRPr="0024741B">
        <w:rPr>
          <w:rFonts w:ascii="Verdana" w:hAnsi="Verdana"/>
          <w:sz w:val="21"/>
          <w:szCs w:val="21"/>
        </w:rPr>
        <w:t xml:space="preserve">el levantamiento de las medidas cautelares decretadas mediante </w:t>
      </w:r>
      <w:r w:rsidRPr="0024741B">
        <w:rPr>
          <w:rFonts w:ascii="Verdana" w:hAnsi="Verdana"/>
          <w:b/>
          <w:bCs/>
          <w:sz w:val="21"/>
          <w:szCs w:val="21"/>
        </w:rPr>
        <w:t xml:space="preserve">Resolución No. </w:t>
      </w:r>
      <w:r w:rsidR="00811B7E" w:rsidRPr="0024741B">
        <w:rPr>
          <w:rFonts w:ascii="Verdana" w:hAnsi="Verdana"/>
          <w:b/>
          <w:bCs/>
          <w:sz w:val="21"/>
          <w:szCs w:val="21"/>
        </w:rPr>
        <w:t>0096895 del 30 de septiembre de 2025</w:t>
      </w:r>
      <w:r w:rsidRPr="0024741B">
        <w:rPr>
          <w:rFonts w:ascii="Verdana" w:hAnsi="Verdana"/>
          <w:b/>
          <w:bCs/>
          <w:sz w:val="21"/>
          <w:szCs w:val="21"/>
        </w:rPr>
        <w:t>.</w:t>
      </w:r>
    </w:p>
    <w:p w14:paraId="00EDF79F" w14:textId="77777777" w:rsidR="004C4B3B" w:rsidRPr="0024741B" w:rsidRDefault="004C4B3B" w:rsidP="008D5152">
      <w:pPr>
        <w:jc w:val="both"/>
        <w:rPr>
          <w:rFonts w:ascii="Verdana" w:hAnsi="Verdana"/>
          <w:b/>
          <w:bCs/>
          <w:sz w:val="21"/>
          <w:szCs w:val="21"/>
        </w:rPr>
      </w:pPr>
    </w:p>
    <w:p w14:paraId="76A74E4E" w14:textId="77777777" w:rsidR="004C4B3B" w:rsidRPr="0024741B" w:rsidRDefault="004C4B3B" w:rsidP="004C4B3B">
      <w:pPr>
        <w:jc w:val="both"/>
        <w:rPr>
          <w:rFonts w:ascii="Verdana" w:hAnsi="Verdana"/>
          <w:sz w:val="21"/>
          <w:szCs w:val="21"/>
        </w:rPr>
      </w:pPr>
      <w:r w:rsidRPr="0024741B">
        <w:rPr>
          <w:rFonts w:ascii="Verdana" w:hAnsi="Verdana"/>
          <w:b/>
          <w:bCs/>
          <w:sz w:val="21"/>
          <w:szCs w:val="21"/>
        </w:rPr>
        <w:t>ARTÍCULO TERCERO: COMUNICAR</w:t>
      </w:r>
      <w:r w:rsidRPr="0024741B">
        <w:rPr>
          <w:rFonts w:ascii="Verdana" w:hAnsi="Verdana"/>
          <w:sz w:val="21"/>
          <w:szCs w:val="21"/>
        </w:rPr>
        <w:t xml:space="preserve"> la presente decisión a las Entidades Financieras, para hacer efectivo el levantamiento de las medidas cautelares ordenadas.</w:t>
      </w:r>
    </w:p>
    <w:p w14:paraId="23898CF4" w14:textId="77777777" w:rsidR="00443354" w:rsidRPr="0024741B" w:rsidRDefault="00443354" w:rsidP="008D5152">
      <w:pPr>
        <w:jc w:val="both"/>
        <w:rPr>
          <w:rFonts w:ascii="Verdana" w:hAnsi="Verdana"/>
          <w:b/>
          <w:bCs/>
          <w:sz w:val="21"/>
          <w:szCs w:val="21"/>
        </w:rPr>
      </w:pPr>
    </w:p>
    <w:p w14:paraId="23B5E70C" w14:textId="29AF6552" w:rsidR="00E03740" w:rsidRPr="0024741B" w:rsidRDefault="00E03740" w:rsidP="00E03740">
      <w:pPr>
        <w:jc w:val="both"/>
        <w:rPr>
          <w:rFonts w:ascii="Verdana" w:eastAsia="Calibri" w:hAnsi="Verdana" w:cs="Arial"/>
          <w:bCs/>
          <w:sz w:val="21"/>
          <w:szCs w:val="21"/>
          <w:lang w:eastAsia="es-CO"/>
        </w:rPr>
      </w:pPr>
      <w:r w:rsidRPr="0024741B">
        <w:rPr>
          <w:rFonts w:ascii="Verdana" w:hAnsi="Verdana" w:cs="Arial"/>
          <w:b/>
          <w:sz w:val="21"/>
          <w:szCs w:val="21"/>
        </w:rPr>
        <w:t xml:space="preserve">ARTÍCULO CUARTO: </w:t>
      </w:r>
      <w:r w:rsidRPr="0024741B">
        <w:rPr>
          <w:rFonts w:ascii="Verdana" w:hAnsi="Verdana"/>
          <w:b/>
          <w:bCs/>
          <w:sz w:val="21"/>
          <w:szCs w:val="21"/>
        </w:rPr>
        <w:t>ORDENAR</w:t>
      </w:r>
      <w:r w:rsidRPr="0024741B">
        <w:rPr>
          <w:rFonts w:ascii="Verdana" w:hAnsi="Verdana"/>
          <w:sz w:val="21"/>
          <w:szCs w:val="21"/>
        </w:rPr>
        <w:t xml:space="preserve"> la devolución del mayor valor pagado correspondiente a la suma de </w:t>
      </w:r>
      <w:r w:rsidRPr="0024741B">
        <w:rPr>
          <w:rFonts w:ascii="Verdana" w:eastAsia="Calibri" w:hAnsi="Verdana" w:cs="Arial"/>
          <w:b/>
          <w:sz w:val="21"/>
          <w:szCs w:val="21"/>
          <w:lang w:eastAsia="es-CO"/>
        </w:rPr>
        <w:t>CUATROCIENTOS VEINTIOCHO MIL SESENTA Y TRES PESOS M/CTE. ($428.063)</w:t>
      </w:r>
      <w:r w:rsidRPr="0024741B">
        <w:rPr>
          <w:rFonts w:ascii="Verdana" w:eastAsia="Calibri" w:hAnsi="Verdana" w:cs="Arial"/>
          <w:bCs/>
          <w:sz w:val="21"/>
          <w:szCs w:val="21"/>
          <w:lang w:eastAsia="es-CO"/>
        </w:rPr>
        <w:t xml:space="preserve">, a favor de la señora </w:t>
      </w:r>
      <w:r w:rsidRPr="0024741B">
        <w:rPr>
          <w:rFonts w:ascii="Verdana" w:eastAsia="Calibri" w:hAnsi="Verdana" w:cs="Arial"/>
          <w:b/>
          <w:bCs/>
          <w:sz w:val="21"/>
          <w:szCs w:val="21"/>
          <w:lang w:eastAsia="es-CO"/>
        </w:rPr>
        <w:t xml:space="preserve">VIVIANA PAOLA OVALLE LOPEZ, </w:t>
      </w:r>
      <w:r w:rsidRPr="0024741B">
        <w:rPr>
          <w:rFonts w:ascii="Verdana" w:eastAsia="Calibri" w:hAnsi="Verdana" w:cs="Arial"/>
          <w:bCs/>
          <w:sz w:val="21"/>
          <w:szCs w:val="21"/>
          <w:lang w:eastAsia="es-CO"/>
        </w:rPr>
        <w:t>identificada con cédula de ciudadanía número</w:t>
      </w:r>
      <w:r w:rsidRPr="0024741B">
        <w:rPr>
          <w:rFonts w:ascii="Verdana" w:eastAsia="Calibri" w:hAnsi="Verdana" w:cs="Arial"/>
          <w:b/>
          <w:sz w:val="21"/>
          <w:szCs w:val="21"/>
          <w:lang w:eastAsia="es-CO"/>
        </w:rPr>
        <w:t xml:space="preserve"> 57.461.480, </w:t>
      </w:r>
      <w:r w:rsidRPr="0024741B">
        <w:rPr>
          <w:rFonts w:ascii="Verdana" w:eastAsia="Calibri" w:hAnsi="Verdana" w:cs="Arial"/>
          <w:bCs/>
          <w:sz w:val="21"/>
          <w:szCs w:val="21"/>
          <w:lang w:eastAsia="es-CO"/>
        </w:rPr>
        <w:t>conforme a la parte considerativa del presente acto.</w:t>
      </w:r>
    </w:p>
    <w:p w14:paraId="632DFB5C" w14:textId="77777777" w:rsidR="002365AC" w:rsidRPr="0024741B" w:rsidRDefault="002365AC" w:rsidP="002365AC">
      <w:pPr>
        <w:jc w:val="both"/>
        <w:rPr>
          <w:rFonts w:ascii="Verdana" w:hAnsi="Verdana" w:cs="Arial"/>
          <w:b/>
          <w:sz w:val="21"/>
          <w:szCs w:val="21"/>
        </w:rPr>
      </w:pPr>
    </w:p>
    <w:p w14:paraId="7610D28F" w14:textId="78D9E989" w:rsidR="002365AC" w:rsidRPr="0024741B" w:rsidRDefault="002365AC" w:rsidP="002365AC">
      <w:pPr>
        <w:jc w:val="both"/>
        <w:rPr>
          <w:rFonts w:ascii="Verdana" w:hAnsi="Verdana"/>
          <w:bCs/>
          <w:sz w:val="21"/>
          <w:szCs w:val="21"/>
        </w:rPr>
      </w:pPr>
      <w:r w:rsidRPr="0024741B">
        <w:rPr>
          <w:rFonts w:ascii="Verdana" w:hAnsi="Verdana"/>
          <w:b/>
          <w:bCs/>
          <w:sz w:val="21"/>
          <w:szCs w:val="21"/>
        </w:rPr>
        <w:t xml:space="preserve">ARTÍCULO </w:t>
      </w:r>
      <w:r w:rsidR="00B23BFF" w:rsidRPr="0024741B">
        <w:rPr>
          <w:rFonts w:ascii="Verdana" w:hAnsi="Verdana"/>
          <w:b/>
          <w:bCs/>
          <w:sz w:val="21"/>
          <w:szCs w:val="21"/>
        </w:rPr>
        <w:t>QUINTO</w:t>
      </w:r>
      <w:r w:rsidRPr="0024741B">
        <w:rPr>
          <w:rFonts w:ascii="Verdana" w:hAnsi="Verdana"/>
          <w:b/>
          <w:bCs/>
          <w:sz w:val="21"/>
          <w:szCs w:val="21"/>
        </w:rPr>
        <w:t xml:space="preserve">: NOTIFICAR </w:t>
      </w:r>
      <w:r w:rsidRPr="0024741B">
        <w:rPr>
          <w:rFonts w:ascii="Verdana" w:hAnsi="Verdana"/>
          <w:bCs/>
          <w:sz w:val="21"/>
          <w:szCs w:val="21"/>
        </w:rPr>
        <w:t xml:space="preserve">la presente decisión </w:t>
      </w:r>
      <w:r w:rsidR="006B0189" w:rsidRPr="0024741B">
        <w:rPr>
          <w:rFonts w:ascii="Verdana" w:hAnsi="Verdana"/>
          <w:sz w:val="21"/>
          <w:szCs w:val="21"/>
        </w:rPr>
        <w:t xml:space="preserve">a </w:t>
      </w:r>
      <w:r w:rsidR="00722F6D" w:rsidRPr="0024741B">
        <w:rPr>
          <w:rFonts w:ascii="Verdana" w:eastAsia="Calibri" w:hAnsi="Verdana" w:cs="Arial"/>
          <w:bCs/>
          <w:sz w:val="21"/>
          <w:szCs w:val="21"/>
          <w:lang w:eastAsia="es-CO"/>
        </w:rPr>
        <w:t xml:space="preserve">la señora </w:t>
      </w:r>
      <w:r w:rsidR="00E03740" w:rsidRPr="0024741B">
        <w:rPr>
          <w:rFonts w:ascii="Verdana" w:eastAsia="Calibri" w:hAnsi="Verdana" w:cs="Arial"/>
          <w:b/>
          <w:bCs/>
          <w:sz w:val="21"/>
          <w:szCs w:val="21"/>
          <w:lang w:eastAsia="es-CO"/>
        </w:rPr>
        <w:t xml:space="preserve">VIVIANA PAOLA OVALLE LOPEZ, </w:t>
      </w:r>
      <w:r w:rsidR="00E03740" w:rsidRPr="0024741B">
        <w:rPr>
          <w:rFonts w:ascii="Verdana" w:eastAsia="Calibri" w:hAnsi="Verdana" w:cs="Arial"/>
          <w:bCs/>
          <w:sz w:val="21"/>
          <w:szCs w:val="21"/>
          <w:lang w:eastAsia="es-CO"/>
        </w:rPr>
        <w:t>identificada con cédula de ciudadanía número</w:t>
      </w:r>
      <w:r w:rsidR="00E03740" w:rsidRPr="0024741B">
        <w:rPr>
          <w:rFonts w:ascii="Verdana" w:eastAsia="Calibri" w:hAnsi="Verdana" w:cs="Arial"/>
          <w:b/>
          <w:sz w:val="21"/>
          <w:szCs w:val="21"/>
          <w:lang w:eastAsia="es-CO"/>
        </w:rPr>
        <w:t xml:space="preserve"> 57.461.480</w:t>
      </w:r>
      <w:r w:rsidR="004146D5" w:rsidRPr="0024741B">
        <w:rPr>
          <w:rFonts w:ascii="Verdana" w:eastAsia="Calibri" w:hAnsi="Verdana" w:cs="Arial"/>
          <w:b/>
          <w:bCs/>
          <w:sz w:val="21"/>
          <w:szCs w:val="21"/>
          <w:lang w:eastAsia="es-CO"/>
        </w:rPr>
        <w:t>,</w:t>
      </w:r>
      <w:r w:rsidR="004146D5" w:rsidRPr="0024741B">
        <w:rPr>
          <w:rFonts w:ascii="Verdana" w:eastAsia="Calibri" w:hAnsi="Verdana" w:cs="Arial"/>
          <w:bCs/>
          <w:sz w:val="21"/>
          <w:szCs w:val="21"/>
          <w:lang w:eastAsia="es-CO"/>
        </w:rPr>
        <w:t xml:space="preserve"> </w:t>
      </w:r>
      <w:r w:rsidRPr="0024741B">
        <w:rPr>
          <w:rFonts w:ascii="Verdana" w:hAnsi="Verdana" w:cs="Calibri"/>
          <w:color w:val="000000"/>
          <w:sz w:val="21"/>
          <w:szCs w:val="21"/>
          <w:lang w:val="es-CO" w:eastAsia="es-CO"/>
        </w:rPr>
        <w:t xml:space="preserve">en </w:t>
      </w:r>
      <w:r w:rsidRPr="0024741B">
        <w:rPr>
          <w:rFonts w:ascii="Verdana" w:hAnsi="Verdana"/>
          <w:bCs/>
          <w:sz w:val="21"/>
          <w:szCs w:val="21"/>
        </w:rPr>
        <w:t>la direcci</w:t>
      </w:r>
      <w:r w:rsidR="006F046D" w:rsidRPr="0024741B">
        <w:rPr>
          <w:rFonts w:ascii="Verdana" w:hAnsi="Verdana"/>
          <w:bCs/>
          <w:sz w:val="21"/>
          <w:szCs w:val="21"/>
        </w:rPr>
        <w:t>ón</w:t>
      </w:r>
      <w:r w:rsidRPr="0024741B">
        <w:rPr>
          <w:rFonts w:ascii="Verdana" w:hAnsi="Verdana"/>
          <w:bCs/>
          <w:sz w:val="21"/>
          <w:szCs w:val="21"/>
        </w:rPr>
        <w:t xml:space="preserve"> establecida para tal fin, en los términos consagrados en el inciso primero del artículo 565 del Estatuto Tributario y/o demás normas aplicables.</w:t>
      </w:r>
    </w:p>
    <w:p w14:paraId="4A6926B3" w14:textId="77777777" w:rsidR="00007BAB" w:rsidRPr="0024741B" w:rsidRDefault="00007BAB" w:rsidP="002365AC">
      <w:pPr>
        <w:jc w:val="both"/>
        <w:rPr>
          <w:rFonts w:ascii="Verdana" w:hAnsi="Verdana"/>
          <w:bCs/>
          <w:sz w:val="21"/>
          <w:szCs w:val="21"/>
        </w:rPr>
      </w:pPr>
    </w:p>
    <w:tbl>
      <w:tblPr>
        <w:tblStyle w:val="Tablaconcuadrcula"/>
        <w:tblW w:w="0" w:type="auto"/>
        <w:tblLook w:val="04A0" w:firstRow="1" w:lastRow="0" w:firstColumn="1" w:lastColumn="0" w:noHBand="0" w:noVBand="1"/>
      </w:tblPr>
      <w:tblGrid>
        <w:gridCol w:w="2802"/>
        <w:gridCol w:w="4007"/>
        <w:gridCol w:w="2019"/>
      </w:tblGrid>
      <w:tr w:rsidR="00007BAB" w:rsidRPr="0024741B" w14:paraId="5751FFAB" w14:textId="77777777" w:rsidTr="006F046D">
        <w:tc>
          <w:tcPr>
            <w:tcW w:w="3396" w:type="dxa"/>
          </w:tcPr>
          <w:p w14:paraId="340CEEB1" w14:textId="75404F9C" w:rsidR="00007BAB" w:rsidRPr="0024741B" w:rsidRDefault="00007BAB" w:rsidP="007939C1">
            <w:pPr>
              <w:jc w:val="both"/>
              <w:rPr>
                <w:rFonts w:ascii="Verdana" w:hAnsi="Verdana" w:cs="Arial"/>
                <w:b/>
                <w:sz w:val="21"/>
                <w:szCs w:val="21"/>
              </w:rPr>
            </w:pPr>
            <w:r w:rsidRPr="0024741B">
              <w:rPr>
                <w:rFonts w:ascii="Verdana" w:hAnsi="Verdana" w:cs="Arial"/>
                <w:b/>
                <w:sz w:val="21"/>
                <w:szCs w:val="21"/>
              </w:rPr>
              <w:t>Destinatari</w:t>
            </w:r>
            <w:r w:rsidR="006F046D" w:rsidRPr="0024741B">
              <w:rPr>
                <w:rFonts w:ascii="Verdana" w:hAnsi="Verdana" w:cs="Arial"/>
                <w:b/>
                <w:sz w:val="21"/>
                <w:szCs w:val="21"/>
              </w:rPr>
              <w:t>a</w:t>
            </w:r>
          </w:p>
        </w:tc>
        <w:tc>
          <w:tcPr>
            <w:tcW w:w="2894" w:type="dxa"/>
          </w:tcPr>
          <w:p w14:paraId="6F2DD04B" w14:textId="0DEE3C46" w:rsidR="00007BAB" w:rsidRPr="0024741B" w:rsidRDefault="00007BAB" w:rsidP="007939C1">
            <w:pPr>
              <w:jc w:val="both"/>
              <w:rPr>
                <w:rFonts w:ascii="Verdana" w:hAnsi="Verdana" w:cs="Arial"/>
                <w:b/>
                <w:sz w:val="21"/>
                <w:szCs w:val="21"/>
              </w:rPr>
            </w:pPr>
            <w:r w:rsidRPr="0024741B">
              <w:rPr>
                <w:rFonts w:ascii="Verdana" w:hAnsi="Verdana" w:cs="Arial"/>
                <w:b/>
                <w:sz w:val="21"/>
                <w:szCs w:val="21"/>
              </w:rPr>
              <w:t>Direcci</w:t>
            </w:r>
            <w:r w:rsidR="00816D25" w:rsidRPr="0024741B">
              <w:rPr>
                <w:rFonts w:ascii="Verdana" w:hAnsi="Verdana" w:cs="Arial"/>
                <w:b/>
                <w:sz w:val="21"/>
                <w:szCs w:val="21"/>
              </w:rPr>
              <w:t>ón electrónica</w:t>
            </w:r>
          </w:p>
        </w:tc>
        <w:tc>
          <w:tcPr>
            <w:tcW w:w="2538" w:type="dxa"/>
          </w:tcPr>
          <w:p w14:paraId="4B9CBED6" w14:textId="77777777" w:rsidR="00007BAB" w:rsidRPr="0024741B" w:rsidRDefault="00007BAB" w:rsidP="007939C1">
            <w:pPr>
              <w:jc w:val="both"/>
              <w:rPr>
                <w:rFonts w:ascii="Verdana" w:hAnsi="Verdana" w:cs="Arial"/>
                <w:b/>
                <w:sz w:val="21"/>
                <w:szCs w:val="21"/>
              </w:rPr>
            </w:pPr>
            <w:r w:rsidRPr="0024741B">
              <w:rPr>
                <w:rFonts w:ascii="Verdana" w:hAnsi="Verdana" w:cs="Arial"/>
                <w:b/>
                <w:sz w:val="21"/>
                <w:szCs w:val="21"/>
              </w:rPr>
              <w:t>Ciudad</w:t>
            </w:r>
          </w:p>
        </w:tc>
      </w:tr>
      <w:tr w:rsidR="00722F6D" w:rsidRPr="0024741B" w14:paraId="7EFF3F4A" w14:textId="77777777" w:rsidTr="006F046D">
        <w:tc>
          <w:tcPr>
            <w:tcW w:w="3396" w:type="dxa"/>
          </w:tcPr>
          <w:p w14:paraId="59684C31" w14:textId="5BF40285" w:rsidR="00722F6D" w:rsidRPr="0024741B" w:rsidRDefault="00E03740" w:rsidP="007939C1">
            <w:pPr>
              <w:jc w:val="both"/>
              <w:rPr>
                <w:rFonts w:ascii="Verdana" w:eastAsia="Calibri" w:hAnsi="Verdana" w:cs="Arial"/>
                <w:b/>
                <w:bCs/>
                <w:sz w:val="21"/>
                <w:szCs w:val="21"/>
                <w:lang w:eastAsia="es-CO"/>
              </w:rPr>
            </w:pPr>
            <w:r w:rsidRPr="0024741B">
              <w:rPr>
                <w:rFonts w:ascii="Verdana" w:eastAsia="Calibri" w:hAnsi="Verdana" w:cs="Arial"/>
                <w:b/>
                <w:bCs/>
                <w:sz w:val="21"/>
                <w:szCs w:val="21"/>
                <w:lang w:eastAsia="es-CO"/>
              </w:rPr>
              <w:t>VIVIANA PAOLA OVALLE LOPEZ</w:t>
            </w:r>
          </w:p>
        </w:tc>
        <w:tc>
          <w:tcPr>
            <w:tcW w:w="2894" w:type="dxa"/>
          </w:tcPr>
          <w:p w14:paraId="58DBDC1A" w14:textId="028E3F0A" w:rsidR="000106A7" w:rsidRPr="0024741B" w:rsidRDefault="0024741B" w:rsidP="007939C1">
            <w:pPr>
              <w:jc w:val="both"/>
              <w:rPr>
                <w:rFonts w:ascii="Verdana" w:hAnsi="Verdana"/>
                <w:sz w:val="21"/>
                <w:szCs w:val="21"/>
              </w:rPr>
            </w:pPr>
            <w:hyperlink r:id="rId14" w:history="1">
              <w:r w:rsidRPr="0024741B">
                <w:rPr>
                  <w:rStyle w:val="Hipervnculo"/>
                  <w:rFonts w:ascii="Verdana" w:hAnsi="Verdana"/>
                  <w:sz w:val="21"/>
                  <w:szCs w:val="21"/>
                </w:rPr>
                <w:t>vivianapaolaovallelopez@gmail.com</w:t>
              </w:r>
            </w:hyperlink>
            <w:r w:rsidRPr="0024741B">
              <w:rPr>
                <w:rFonts w:ascii="Verdana" w:hAnsi="Verdana"/>
                <w:sz w:val="21"/>
                <w:szCs w:val="21"/>
              </w:rPr>
              <w:t xml:space="preserve"> </w:t>
            </w:r>
          </w:p>
          <w:p w14:paraId="113FE47F" w14:textId="2C7A25A4" w:rsidR="00FA0C7D" w:rsidRPr="0024741B" w:rsidRDefault="00FA0C7D" w:rsidP="007939C1">
            <w:pPr>
              <w:jc w:val="both"/>
              <w:rPr>
                <w:rFonts w:ascii="Verdana" w:hAnsi="Verdana"/>
                <w:sz w:val="21"/>
                <w:szCs w:val="21"/>
              </w:rPr>
            </w:pPr>
            <w:r w:rsidRPr="0024741B">
              <w:rPr>
                <w:rFonts w:ascii="Verdana" w:hAnsi="Verdana"/>
                <w:sz w:val="21"/>
                <w:szCs w:val="21"/>
              </w:rPr>
              <w:t>(Autorizado</w:t>
            </w:r>
            <w:r w:rsidR="006A6AE1" w:rsidRPr="0024741B">
              <w:rPr>
                <w:rFonts w:ascii="Verdana" w:hAnsi="Verdana"/>
                <w:sz w:val="21"/>
                <w:szCs w:val="21"/>
              </w:rPr>
              <w:t>)</w:t>
            </w:r>
          </w:p>
        </w:tc>
        <w:tc>
          <w:tcPr>
            <w:tcW w:w="2538" w:type="dxa"/>
          </w:tcPr>
          <w:p w14:paraId="5B2D96CE" w14:textId="2AC0532B" w:rsidR="00722F6D" w:rsidRPr="0024741B" w:rsidRDefault="001A5AD8" w:rsidP="007939C1">
            <w:pPr>
              <w:jc w:val="both"/>
              <w:rPr>
                <w:rFonts w:ascii="Verdana" w:hAnsi="Verdana" w:cs="Arial"/>
                <w:bCs/>
                <w:sz w:val="21"/>
                <w:szCs w:val="21"/>
              </w:rPr>
            </w:pPr>
            <w:r w:rsidRPr="0024741B">
              <w:rPr>
                <w:rFonts w:ascii="Verdana" w:hAnsi="Verdana" w:cs="Arial"/>
                <w:bCs/>
                <w:sz w:val="21"/>
                <w:szCs w:val="21"/>
              </w:rPr>
              <w:t>N/A</w:t>
            </w:r>
          </w:p>
        </w:tc>
      </w:tr>
    </w:tbl>
    <w:p w14:paraId="42C25392" w14:textId="77777777" w:rsidR="00007BAB" w:rsidRPr="0024741B" w:rsidRDefault="00007BAB" w:rsidP="002365AC">
      <w:pPr>
        <w:jc w:val="both"/>
        <w:rPr>
          <w:rFonts w:ascii="Verdana" w:hAnsi="Verdana"/>
          <w:bCs/>
          <w:sz w:val="21"/>
          <w:szCs w:val="21"/>
        </w:rPr>
      </w:pPr>
    </w:p>
    <w:p w14:paraId="2BC22B32" w14:textId="5BA7870E" w:rsidR="00E73A79" w:rsidRPr="0024741B" w:rsidRDefault="00E73A79" w:rsidP="00E73A79">
      <w:pPr>
        <w:jc w:val="both"/>
        <w:rPr>
          <w:rFonts w:ascii="Verdana" w:hAnsi="Verdana"/>
          <w:sz w:val="21"/>
          <w:szCs w:val="21"/>
        </w:rPr>
      </w:pPr>
      <w:r w:rsidRPr="0024741B">
        <w:rPr>
          <w:rFonts w:ascii="Verdana" w:hAnsi="Verdana"/>
          <w:b/>
          <w:bCs/>
          <w:sz w:val="21"/>
          <w:szCs w:val="21"/>
        </w:rPr>
        <w:t xml:space="preserve">ARTÍCULO </w:t>
      </w:r>
      <w:r w:rsidR="00B23BFF" w:rsidRPr="0024741B">
        <w:rPr>
          <w:rFonts w:ascii="Verdana" w:hAnsi="Verdana"/>
          <w:b/>
          <w:bCs/>
          <w:sz w:val="21"/>
          <w:szCs w:val="21"/>
        </w:rPr>
        <w:t>SEXTO</w:t>
      </w:r>
      <w:r w:rsidRPr="0024741B">
        <w:rPr>
          <w:rFonts w:ascii="Verdana" w:hAnsi="Verdana"/>
          <w:b/>
          <w:bCs/>
          <w:sz w:val="21"/>
          <w:szCs w:val="21"/>
        </w:rPr>
        <w:t xml:space="preserve">: ADVERTIR </w:t>
      </w:r>
      <w:r w:rsidRPr="0024741B">
        <w:rPr>
          <w:rFonts w:ascii="Verdana" w:hAnsi="Verdana"/>
          <w:bCs/>
          <w:sz w:val="21"/>
          <w:szCs w:val="21"/>
        </w:rPr>
        <w:t>que contra la presente resolución no procede recurso alguno, de conformidad con lo establecido en el artículo 833-1 del Estatuto Tributario Nacional.</w:t>
      </w:r>
    </w:p>
    <w:p w14:paraId="7766125B" w14:textId="77777777" w:rsidR="004B76C5" w:rsidRPr="0024741B" w:rsidRDefault="004B76C5" w:rsidP="00230B13">
      <w:pPr>
        <w:jc w:val="both"/>
        <w:rPr>
          <w:rFonts w:ascii="Verdana" w:hAnsi="Verdana" w:cs="Arial"/>
          <w:sz w:val="21"/>
          <w:szCs w:val="21"/>
        </w:rPr>
      </w:pPr>
    </w:p>
    <w:p w14:paraId="4FBA5920" w14:textId="77777777" w:rsidR="001958B7" w:rsidRPr="0024741B" w:rsidRDefault="001958B7" w:rsidP="001958B7">
      <w:pPr>
        <w:pStyle w:val="Textoindependiente"/>
        <w:rPr>
          <w:rFonts w:ascii="Verdana" w:hAnsi="Verdana"/>
          <w:sz w:val="21"/>
          <w:szCs w:val="21"/>
        </w:rPr>
      </w:pPr>
      <w:r w:rsidRPr="0024741B">
        <w:rPr>
          <w:rFonts w:ascii="Verdana" w:hAnsi="Verdana"/>
          <w:sz w:val="21"/>
          <w:szCs w:val="21"/>
        </w:rPr>
        <w:t xml:space="preserve">Dada en Bogotá D.C., el </w:t>
      </w:r>
      <w:r w:rsidRPr="0024741B">
        <w:rPr>
          <w:rFonts w:ascii="Verdana" w:hAnsi="Verdana" w:cs="Arial"/>
          <w:sz w:val="21"/>
          <w:szCs w:val="21"/>
        </w:rPr>
        <w:t>26 de noviembre de 2025</w:t>
      </w:r>
      <w:r w:rsidRPr="0024741B">
        <w:rPr>
          <w:rFonts w:ascii="Verdana" w:hAnsi="Verdana"/>
          <w:sz w:val="21"/>
          <w:szCs w:val="21"/>
        </w:rPr>
        <w:t>.</w:t>
      </w:r>
    </w:p>
    <w:p w14:paraId="3AFA0E3F" w14:textId="77777777" w:rsidR="001958B7" w:rsidRPr="0024741B" w:rsidRDefault="001958B7" w:rsidP="001958B7">
      <w:pPr>
        <w:pStyle w:val="Textoindependiente"/>
        <w:rPr>
          <w:rFonts w:ascii="Verdana" w:hAnsi="Verdana"/>
          <w:sz w:val="21"/>
          <w:szCs w:val="21"/>
        </w:rPr>
      </w:pPr>
    </w:p>
    <w:p w14:paraId="260156C3" w14:textId="77777777" w:rsidR="001958B7" w:rsidRPr="0024741B" w:rsidRDefault="001958B7" w:rsidP="001958B7">
      <w:pPr>
        <w:jc w:val="center"/>
        <w:rPr>
          <w:rFonts w:ascii="Verdana" w:hAnsi="Verdana"/>
          <w:snapToGrid w:val="0"/>
          <w:sz w:val="21"/>
          <w:szCs w:val="21"/>
          <w:lang w:val="es-CO"/>
        </w:rPr>
      </w:pPr>
      <w:r w:rsidRPr="0024741B">
        <w:rPr>
          <w:rFonts w:ascii="Verdana" w:hAnsi="Verdana"/>
          <w:b/>
          <w:bCs/>
          <w:snapToGrid w:val="0"/>
          <w:sz w:val="21"/>
          <w:szCs w:val="21"/>
          <w:lang w:val="es-CO"/>
        </w:rPr>
        <w:t>NOTIFÍQUESE Y CÚMPLASE</w:t>
      </w:r>
    </w:p>
    <w:tbl>
      <w:tblPr>
        <w:tblW w:w="6011" w:type="dxa"/>
        <w:jc w:val="center"/>
        <w:tblCellMar>
          <w:left w:w="0" w:type="dxa"/>
          <w:right w:w="0" w:type="dxa"/>
        </w:tblCellMar>
        <w:tblLook w:val="04A0" w:firstRow="1" w:lastRow="0" w:firstColumn="1" w:lastColumn="0" w:noHBand="0" w:noVBand="1"/>
      </w:tblPr>
      <w:tblGrid>
        <w:gridCol w:w="2335"/>
        <w:gridCol w:w="3676"/>
      </w:tblGrid>
      <w:tr w:rsidR="001958B7" w:rsidRPr="0024741B" w14:paraId="0CC1ABE5" w14:textId="77777777" w:rsidTr="00135F88">
        <w:trPr>
          <w:trHeight w:val="335"/>
          <w:jc w:val="center"/>
        </w:trPr>
        <w:tc>
          <w:tcPr>
            <w:tcW w:w="2335" w:type="dxa"/>
            <w:shd w:val="clear" w:color="auto" w:fill="FFFFFF"/>
            <w:tcMar>
              <w:top w:w="0" w:type="dxa"/>
              <w:left w:w="108" w:type="dxa"/>
              <w:bottom w:w="0" w:type="dxa"/>
              <w:right w:w="108" w:type="dxa"/>
            </w:tcMar>
            <w:vAlign w:val="center"/>
            <w:hideMark/>
          </w:tcPr>
          <w:p w14:paraId="1C6A4272" w14:textId="77777777" w:rsidR="001958B7" w:rsidRPr="0024741B" w:rsidRDefault="001958B7" w:rsidP="00135F88">
            <w:pPr>
              <w:jc w:val="center"/>
              <w:rPr>
                <w:rFonts w:ascii="Verdana" w:hAnsi="Verdana"/>
                <w:snapToGrid w:val="0"/>
                <w:sz w:val="21"/>
                <w:szCs w:val="21"/>
                <w:lang w:val="es-CO"/>
              </w:rPr>
            </w:pPr>
            <w:r w:rsidRPr="0024741B">
              <w:rPr>
                <w:rFonts w:ascii="Verdana" w:hAnsi="Verdana"/>
                <w:noProof/>
                <w:snapToGrid w:val="0"/>
                <w:sz w:val="21"/>
                <w:szCs w:val="21"/>
                <w:lang w:val="es-CO"/>
              </w:rPr>
              <w:drawing>
                <wp:inline distT="0" distB="0" distL="0" distR="0" wp14:anchorId="06589743" wp14:editId="0FAF95D2">
                  <wp:extent cx="784860" cy="640080"/>
                  <wp:effectExtent l="0" t="0" r="0" b="762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4860" cy="640080"/>
                          </a:xfrm>
                          <a:prstGeom prst="rect">
                            <a:avLst/>
                          </a:prstGeom>
                          <a:noFill/>
                          <a:ln>
                            <a:noFill/>
                          </a:ln>
                        </pic:spPr>
                      </pic:pic>
                    </a:graphicData>
                  </a:graphic>
                </wp:inline>
              </w:drawing>
            </w:r>
          </w:p>
        </w:tc>
        <w:tc>
          <w:tcPr>
            <w:tcW w:w="3676" w:type="dxa"/>
            <w:shd w:val="clear" w:color="auto" w:fill="FFFFFF"/>
            <w:tcMar>
              <w:top w:w="0" w:type="dxa"/>
              <w:left w:w="108" w:type="dxa"/>
              <w:bottom w:w="0" w:type="dxa"/>
              <w:right w:w="108" w:type="dxa"/>
            </w:tcMar>
            <w:hideMark/>
          </w:tcPr>
          <w:p w14:paraId="3383CD75" w14:textId="77777777" w:rsidR="001958B7" w:rsidRPr="0024741B" w:rsidRDefault="001958B7" w:rsidP="00135F88">
            <w:pPr>
              <w:jc w:val="center"/>
              <w:rPr>
                <w:rFonts w:ascii="Verdana" w:hAnsi="Verdana"/>
                <w:snapToGrid w:val="0"/>
                <w:sz w:val="21"/>
                <w:szCs w:val="21"/>
                <w:lang w:val="es-CO"/>
              </w:rPr>
            </w:pPr>
          </w:p>
          <w:p w14:paraId="626DC443" w14:textId="77777777" w:rsidR="001958B7" w:rsidRPr="0024741B" w:rsidRDefault="001958B7" w:rsidP="00135F88">
            <w:pPr>
              <w:jc w:val="center"/>
              <w:rPr>
                <w:rFonts w:ascii="Verdana" w:hAnsi="Verdana"/>
                <w:snapToGrid w:val="0"/>
                <w:sz w:val="21"/>
                <w:szCs w:val="21"/>
                <w:lang w:val="es-CO"/>
              </w:rPr>
            </w:pPr>
          </w:p>
          <w:p w14:paraId="280F387A" w14:textId="77777777" w:rsidR="001958B7" w:rsidRPr="0024741B" w:rsidRDefault="001958B7" w:rsidP="00135F88">
            <w:pPr>
              <w:jc w:val="center"/>
              <w:rPr>
                <w:rFonts w:ascii="Verdana" w:hAnsi="Verdana"/>
                <w:snapToGrid w:val="0"/>
                <w:sz w:val="21"/>
                <w:szCs w:val="21"/>
                <w:lang w:val="es-CO"/>
              </w:rPr>
            </w:pPr>
            <w:r w:rsidRPr="0024741B">
              <w:rPr>
                <w:rFonts w:ascii="Verdana" w:hAnsi="Verdana"/>
                <w:snapToGrid w:val="0"/>
                <w:sz w:val="21"/>
                <w:szCs w:val="21"/>
                <w:lang w:val="es-CO"/>
              </w:rPr>
              <w:t>Firmado Digitalmente por</w:t>
            </w:r>
          </w:p>
          <w:p w14:paraId="6AF656A4" w14:textId="77777777" w:rsidR="001958B7" w:rsidRPr="0024741B" w:rsidRDefault="001958B7" w:rsidP="00135F88">
            <w:pPr>
              <w:jc w:val="center"/>
              <w:rPr>
                <w:rFonts w:ascii="Verdana" w:hAnsi="Verdana"/>
                <w:snapToGrid w:val="0"/>
                <w:sz w:val="21"/>
                <w:szCs w:val="21"/>
                <w:lang w:val="es-CO"/>
              </w:rPr>
            </w:pPr>
            <w:r w:rsidRPr="0024741B">
              <w:rPr>
                <w:rFonts w:ascii="Verdana" w:hAnsi="Verdana"/>
                <w:b/>
                <w:bCs/>
                <w:snapToGrid w:val="0"/>
                <w:sz w:val="21"/>
                <w:szCs w:val="21"/>
                <w:lang w:val="es-CO"/>
              </w:rPr>
              <w:t xml:space="preserve">Marcos </w:t>
            </w:r>
            <w:proofErr w:type="spellStart"/>
            <w:r w:rsidRPr="0024741B">
              <w:rPr>
                <w:rFonts w:ascii="Verdana" w:hAnsi="Verdana"/>
                <w:b/>
                <w:bCs/>
                <w:snapToGrid w:val="0"/>
                <w:sz w:val="21"/>
                <w:szCs w:val="21"/>
                <w:lang w:val="es-CO"/>
              </w:rPr>
              <w:t>Jaher</w:t>
            </w:r>
            <w:proofErr w:type="spellEnd"/>
            <w:r w:rsidRPr="0024741B">
              <w:rPr>
                <w:rFonts w:ascii="Verdana" w:hAnsi="Verdana"/>
                <w:b/>
                <w:bCs/>
                <w:snapToGrid w:val="0"/>
                <w:sz w:val="21"/>
                <w:szCs w:val="21"/>
                <w:lang w:val="es-CO"/>
              </w:rPr>
              <w:t xml:space="preserve"> Parra Oviedo</w:t>
            </w:r>
          </w:p>
          <w:p w14:paraId="0766C5DF" w14:textId="77777777" w:rsidR="001958B7" w:rsidRPr="0024741B" w:rsidRDefault="001958B7" w:rsidP="00135F88">
            <w:pPr>
              <w:jc w:val="center"/>
              <w:rPr>
                <w:rFonts w:ascii="Verdana" w:hAnsi="Verdana"/>
                <w:snapToGrid w:val="0"/>
                <w:sz w:val="21"/>
                <w:szCs w:val="21"/>
                <w:lang w:val="es-CO"/>
              </w:rPr>
            </w:pPr>
            <w:r w:rsidRPr="0024741B">
              <w:rPr>
                <w:rFonts w:ascii="Verdana" w:hAnsi="Verdana"/>
                <w:snapToGrid w:val="0"/>
                <w:sz w:val="21"/>
                <w:szCs w:val="21"/>
                <w:lang w:val="es-CO"/>
              </w:rPr>
              <w:t>Jefe de la Oficina Asesora Jurídica</w:t>
            </w:r>
          </w:p>
        </w:tc>
      </w:tr>
    </w:tbl>
    <w:p w14:paraId="7CEC2649" w14:textId="77777777" w:rsidR="001958B7" w:rsidRPr="0024741B" w:rsidRDefault="001958B7" w:rsidP="001958B7">
      <w:pPr>
        <w:jc w:val="center"/>
        <w:rPr>
          <w:rFonts w:ascii="Verdana" w:hAnsi="Verdana"/>
          <w:snapToGrid w:val="0"/>
          <w:sz w:val="21"/>
          <w:szCs w:val="21"/>
          <w:lang w:val="es-CO"/>
        </w:rPr>
      </w:pPr>
    </w:p>
    <w:p w14:paraId="0A85C445" w14:textId="77777777" w:rsidR="001958B7" w:rsidRPr="0024741B" w:rsidRDefault="001958B7" w:rsidP="001958B7">
      <w:pPr>
        <w:jc w:val="center"/>
        <w:rPr>
          <w:rFonts w:ascii="Verdana" w:hAnsi="Verdana"/>
          <w:snapToGrid w:val="0"/>
          <w:sz w:val="21"/>
          <w:szCs w:val="21"/>
          <w:lang w:val="es-CO"/>
        </w:rPr>
      </w:pPr>
      <w:r w:rsidRPr="0024741B">
        <w:rPr>
          <w:rFonts w:ascii="Verdana" w:hAnsi="Verdana"/>
          <w:b/>
          <w:bCs/>
          <w:snapToGrid w:val="0"/>
          <w:sz w:val="21"/>
          <w:szCs w:val="21"/>
          <w:lang w:val="es-CO"/>
        </w:rPr>
        <w:t>MARCOS JAHER PARRA OVIEDO</w:t>
      </w:r>
    </w:p>
    <w:p w14:paraId="48C74762" w14:textId="77777777" w:rsidR="001958B7" w:rsidRPr="0024741B" w:rsidRDefault="001958B7" w:rsidP="001958B7">
      <w:pPr>
        <w:jc w:val="center"/>
        <w:rPr>
          <w:rFonts w:ascii="Verdana" w:hAnsi="Verdana"/>
          <w:snapToGrid w:val="0"/>
          <w:sz w:val="21"/>
          <w:szCs w:val="21"/>
          <w:lang w:val="es-CO"/>
        </w:rPr>
      </w:pPr>
      <w:r w:rsidRPr="0024741B">
        <w:rPr>
          <w:rFonts w:ascii="Verdana" w:hAnsi="Verdana"/>
          <w:snapToGrid w:val="0"/>
          <w:sz w:val="21"/>
          <w:szCs w:val="21"/>
          <w:lang w:val="es-CO"/>
        </w:rPr>
        <w:t>Jefe de la Oficina Asesora Jurídica</w:t>
      </w:r>
    </w:p>
    <w:p w14:paraId="200A5CE9" w14:textId="77777777" w:rsidR="001958B7" w:rsidRPr="0024741B" w:rsidRDefault="001958B7" w:rsidP="001958B7">
      <w:pPr>
        <w:jc w:val="center"/>
        <w:rPr>
          <w:rFonts w:ascii="Verdana" w:hAnsi="Verdana"/>
          <w:snapToGrid w:val="0"/>
          <w:sz w:val="21"/>
          <w:szCs w:val="21"/>
          <w:lang w:val="es-CO"/>
        </w:rPr>
      </w:pPr>
      <w:r w:rsidRPr="0024741B">
        <w:rPr>
          <w:rFonts w:ascii="Verdana" w:hAnsi="Verdana"/>
          <w:snapToGrid w:val="0"/>
          <w:sz w:val="21"/>
          <w:szCs w:val="21"/>
          <w:lang w:val="es-CO"/>
        </w:rPr>
        <w:t>Administradora de los Recursos del Sistema General de Seguridad Social en Salud–ADRES</w:t>
      </w:r>
    </w:p>
    <w:p w14:paraId="489B161C" w14:textId="77777777" w:rsidR="001958B7" w:rsidRPr="00C054E4" w:rsidRDefault="001958B7" w:rsidP="001958B7">
      <w:pPr>
        <w:pStyle w:val="Textoindependiente"/>
        <w:rPr>
          <w:rFonts w:ascii="Verdana" w:hAnsi="Verdana"/>
          <w:sz w:val="22"/>
          <w:szCs w:val="22"/>
          <w:lang w:val="es-CO"/>
        </w:rPr>
      </w:pPr>
    </w:p>
    <w:p w14:paraId="00AC043F" w14:textId="77777777" w:rsidR="001958B7" w:rsidRPr="00060B4F" w:rsidRDefault="001958B7" w:rsidP="001958B7">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 Forero</w:t>
      </w:r>
    </w:p>
    <w:p w14:paraId="622B90B8" w14:textId="77777777" w:rsidR="001958B7" w:rsidRDefault="001958B7" w:rsidP="001958B7">
      <w:pPr>
        <w:jc w:val="both"/>
        <w:rPr>
          <w:rFonts w:ascii="Arial Narrow" w:hAnsi="Arial Narrow"/>
          <w:snapToGrid w:val="0"/>
          <w:sz w:val="16"/>
          <w:szCs w:val="16"/>
        </w:rPr>
      </w:pPr>
      <w:r>
        <w:rPr>
          <w:rFonts w:ascii="Arial Narrow" w:hAnsi="Arial Narrow"/>
          <w:noProof/>
          <w:sz w:val="16"/>
          <w:szCs w:val="16"/>
        </w:rPr>
        <w:drawing>
          <wp:anchor distT="0" distB="0" distL="114300" distR="114300" simplePos="0" relativeHeight="251659264" behindDoc="1" locked="0" layoutInCell="1" allowOverlap="1" wp14:anchorId="5E1360C5" wp14:editId="28744A59">
            <wp:simplePos x="0" y="0"/>
            <wp:positionH relativeFrom="column">
              <wp:posOffset>1104901</wp:posOffset>
            </wp:positionH>
            <wp:positionV relativeFrom="paragraph">
              <wp:posOffset>47625</wp:posOffset>
            </wp:positionV>
            <wp:extent cx="447671" cy="238128"/>
            <wp:effectExtent l="0" t="0" r="9529" b="9522"/>
            <wp:wrapNone/>
            <wp:docPr id="962893406"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 xml:space="preserve">Coordinadora del Grupo de Cobro Coactivo </w:t>
      </w:r>
    </w:p>
    <w:p w14:paraId="3C5BC6A6" w14:textId="77777777" w:rsidR="001958B7" w:rsidRPr="0084407D" w:rsidRDefault="001958B7" w:rsidP="001958B7">
      <w:pPr>
        <w:jc w:val="both"/>
        <w:rPr>
          <w:rFonts w:ascii="Arial Narrow" w:hAnsi="Arial Narrow"/>
          <w:snapToGrid w:val="0"/>
          <w:sz w:val="16"/>
          <w:szCs w:val="16"/>
          <w:lang w:val="es-CO"/>
        </w:rPr>
      </w:pP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7E0B183" w14:textId="77777777" w:rsidR="001958B7" w:rsidRPr="00537AE9" w:rsidRDefault="001958B7" w:rsidP="001958B7">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2F33246F" w14:textId="7AFB27C4" w:rsidR="00A41424" w:rsidRPr="001958B7" w:rsidRDefault="001958B7" w:rsidP="0024741B">
      <w:pPr>
        <w:pStyle w:val="Standard"/>
        <w:ind w:right="310"/>
        <w:jc w:val="both"/>
        <w:rPr>
          <w:rFonts w:ascii="Arial Narrow" w:hAnsi="Arial Narrow"/>
          <w:sz w:val="16"/>
          <w:szCs w:val="16"/>
        </w:rPr>
      </w:pPr>
      <w:r>
        <w:rPr>
          <w:rFonts w:ascii="Arial Narrow" w:hAnsi="Arial Narrow"/>
          <w:sz w:val="16"/>
          <w:szCs w:val="16"/>
        </w:rPr>
        <w:t xml:space="preserve">Expediente: </w:t>
      </w:r>
      <w:r w:rsidR="0024741B" w:rsidRPr="0024741B">
        <w:rPr>
          <w:rFonts w:ascii="Arial Narrow" w:hAnsi="Arial Narrow"/>
          <w:sz w:val="16"/>
          <w:szCs w:val="16"/>
        </w:rPr>
        <w:t>VIVIANA PAOLA OVALLE LOPEZ</w:t>
      </w:r>
      <w:r w:rsidR="0024741B">
        <w:rPr>
          <w:rFonts w:ascii="Arial Narrow" w:hAnsi="Arial Narrow"/>
          <w:sz w:val="16"/>
          <w:szCs w:val="16"/>
        </w:rPr>
        <w:t xml:space="preserve"> C.C. </w:t>
      </w:r>
      <w:r w:rsidR="0024741B" w:rsidRPr="0024741B">
        <w:rPr>
          <w:rFonts w:ascii="Arial Narrow" w:hAnsi="Arial Narrow"/>
          <w:sz w:val="16"/>
          <w:szCs w:val="16"/>
        </w:rPr>
        <w:t>57461480</w:t>
      </w:r>
      <w:r w:rsidR="0024741B">
        <w:rPr>
          <w:rFonts w:ascii="Arial Narrow" w:hAnsi="Arial Narrow"/>
          <w:sz w:val="16"/>
          <w:szCs w:val="16"/>
        </w:rPr>
        <w:t>.</w:t>
      </w:r>
    </w:p>
    <w:sectPr w:rsidR="00A41424" w:rsidRPr="001958B7" w:rsidSect="009E113B">
      <w:headerReference w:type="default" r:id="rId17"/>
      <w:headerReference w:type="first" r:id="rId18"/>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B2C50" w14:textId="77777777" w:rsidR="00155A97" w:rsidRDefault="00155A97">
      <w:r>
        <w:separator/>
      </w:r>
    </w:p>
  </w:endnote>
  <w:endnote w:type="continuationSeparator" w:id="0">
    <w:p w14:paraId="519535E9" w14:textId="77777777" w:rsidR="00155A97" w:rsidRDefault="00155A97">
      <w:r>
        <w:continuationSeparator/>
      </w:r>
    </w:p>
  </w:endnote>
  <w:endnote w:type="continuationNotice" w:id="1">
    <w:p w14:paraId="56CD35B4" w14:textId="77777777" w:rsidR="00155A97" w:rsidRDefault="00155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9E153" w14:textId="77777777" w:rsidR="00155A97" w:rsidRDefault="00155A97">
      <w:r>
        <w:separator/>
      </w:r>
    </w:p>
  </w:footnote>
  <w:footnote w:type="continuationSeparator" w:id="0">
    <w:p w14:paraId="6D0AEEB9" w14:textId="77777777" w:rsidR="00155A97" w:rsidRDefault="00155A97">
      <w:r>
        <w:continuationSeparator/>
      </w:r>
    </w:p>
  </w:footnote>
  <w:footnote w:type="continuationNotice" w:id="1">
    <w:p w14:paraId="43193E61" w14:textId="77777777" w:rsidR="00155A97" w:rsidRDefault="00155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6ED0CD36"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163CA3D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611693" w:rsidRPr="00611693">
      <w:rPr>
        <w:rFonts w:ascii="Verdana" w:hAnsi="Verdana" w:cs="Arial"/>
        <w:b/>
      </w:rPr>
      <w:t xml:space="preserve">0161013 </w:t>
    </w:r>
    <w:r w:rsidRPr="0027108C">
      <w:rPr>
        <w:rFonts w:ascii="Verdana" w:hAnsi="Verdana" w:cs="Arial"/>
        <w:b/>
      </w:rPr>
      <w:t>DE 202</w:t>
    </w:r>
    <w:r w:rsidR="00646AE5">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7723CDBA" w:rsidR="0027108C" w:rsidRPr="006C1EB9" w:rsidRDefault="009E113B" w:rsidP="006C1EB9">
    <w:pPr>
      <w:jc w:val="center"/>
      <w:rPr>
        <w:rFonts w:ascii="Verdana" w:hAnsi="Verdana" w:cs="Arial"/>
        <w:i/>
        <w:iCs/>
      </w:rPr>
    </w:pPr>
    <w:r w:rsidRPr="0027108C">
      <w:rPr>
        <w:rStyle w:val="Nmerodepgina"/>
        <w:rFonts w:ascii="Verdana" w:hAnsi="Verdana" w:cs="Arial"/>
        <w:bCs/>
        <w:sz w:val="20"/>
        <w:szCs w:val="20"/>
      </w:rPr>
      <w:t xml:space="preserve">Continuación de la Resolución: </w:t>
    </w:r>
    <w:r w:rsidR="006C1EB9" w:rsidRPr="006C1EB9">
      <w:rPr>
        <w:rFonts w:ascii="Verdana" w:hAnsi="Verdana" w:cs="Arial"/>
        <w:i/>
        <w:iCs/>
      </w:rPr>
      <w:t>“Por medio de la cual se decreta la terminación y archivo del proceso de cobro coactivo y se ordena el levantamiento de medidas cautelares”</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9D52C9">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3E78"/>
    <w:rsid w:val="0000494D"/>
    <w:rsid w:val="000057A7"/>
    <w:rsid w:val="00007BAB"/>
    <w:rsid w:val="000106A7"/>
    <w:rsid w:val="00010A98"/>
    <w:rsid w:val="00012B48"/>
    <w:rsid w:val="00014597"/>
    <w:rsid w:val="00014CA7"/>
    <w:rsid w:val="00015329"/>
    <w:rsid w:val="00015F02"/>
    <w:rsid w:val="00021F0E"/>
    <w:rsid w:val="00024B76"/>
    <w:rsid w:val="0002661E"/>
    <w:rsid w:val="00026CAC"/>
    <w:rsid w:val="000346A4"/>
    <w:rsid w:val="000407AE"/>
    <w:rsid w:val="00041264"/>
    <w:rsid w:val="000428C6"/>
    <w:rsid w:val="00042D60"/>
    <w:rsid w:val="0004356C"/>
    <w:rsid w:val="000460DC"/>
    <w:rsid w:val="00052A43"/>
    <w:rsid w:val="00054382"/>
    <w:rsid w:val="0005473D"/>
    <w:rsid w:val="0005538C"/>
    <w:rsid w:val="00057680"/>
    <w:rsid w:val="00062A31"/>
    <w:rsid w:val="00063254"/>
    <w:rsid w:val="0006453F"/>
    <w:rsid w:val="00067320"/>
    <w:rsid w:val="00070807"/>
    <w:rsid w:val="00072634"/>
    <w:rsid w:val="00082095"/>
    <w:rsid w:val="00085C01"/>
    <w:rsid w:val="00090182"/>
    <w:rsid w:val="00092808"/>
    <w:rsid w:val="00092B97"/>
    <w:rsid w:val="000937D9"/>
    <w:rsid w:val="00093D71"/>
    <w:rsid w:val="00093FD8"/>
    <w:rsid w:val="00096BAA"/>
    <w:rsid w:val="000A1090"/>
    <w:rsid w:val="000A3B33"/>
    <w:rsid w:val="000A4D78"/>
    <w:rsid w:val="000A5025"/>
    <w:rsid w:val="000B168C"/>
    <w:rsid w:val="000B1DB6"/>
    <w:rsid w:val="000B79B7"/>
    <w:rsid w:val="000C1BC3"/>
    <w:rsid w:val="000C56CA"/>
    <w:rsid w:val="000C6DC4"/>
    <w:rsid w:val="000D0914"/>
    <w:rsid w:val="000D14F1"/>
    <w:rsid w:val="000D390F"/>
    <w:rsid w:val="000D4E02"/>
    <w:rsid w:val="000D627F"/>
    <w:rsid w:val="000E26A0"/>
    <w:rsid w:val="000E7C18"/>
    <w:rsid w:val="000F05C2"/>
    <w:rsid w:val="000F1F86"/>
    <w:rsid w:val="000F520A"/>
    <w:rsid w:val="000F602D"/>
    <w:rsid w:val="000F688B"/>
    <w:rsid w:val="000F6AC9"/>
    <w:rsid w:val="000F6BC4"/>
    <w:rsid w:val="00100D04"/>
    <w:rsid w:val="001017A8"/>
    <w:rsid w:val="00103D09"/>
    <w:rsid w:val="00104435"/>
    <w:rsid w:val="00104BD5"/>
    <w:rsid w:val="00104C6C"/>
    <w:rsid w:val="00105A10"/>
    <w:rsid w:val="00106298"/>
    <w:rsid w:val="0010638C"/>
    <w:rsid w:val="00110190"/>
    <w:rsid w:val="001108E9"/>
    <w:rsid w:val="00110EFB"/>
    <w:rsid w:val="0011328D"/>
    <w:rsid w:val="0011331F"/>
    <w:rsid w:val="00114462"/>
    <w:rsid w:val="001170BA"/>
    <w:rsid w:val="001204AD"/>
    <w:rsid w:val="00121C46"/>
    <w:rsid w:val="00123D3E"/>
    <w:rsid w:val="0012539C"/>
    <w:rsid w:val="00125EA1"/>
    <w:rsid w:val="00130D27"/>
    <w:rsid w:val="00132B10"/>
    <w:rsid w:val="00132FEA"/>
    <w:rsid w:val="001342BB"/>
    <w:rsid w:val="001363A4"/>
    <w:rsid w:val="00142714"/>
    <w:rsid w:val="00143151"/>
    <w:rsid w:val="00145B4D"/>
    <w:rsid w:val="00147F19"/>
    <w:rsid w:val="00150B9E"/>
    <w:rsid w:val="00154BCB"/>
    <w:rsid w:val="00155A97"/>
    <w:rsid w:val="00155B8D"/>
    <w:rsid w:val="001601AB"/>
    <w:rsid w:val="00163C0E"/>
    <w:rsid w:val="00165FFE"/>
    <w:rsid w:val="001665D1"/>
    <w:rsid w:val="0017202E"/>
    <w:rsid w:val="00173338"/>
    <w:rsid w:val="00176536"/>
    <w:rsid w:val="0018105B"/>
    <w:rsid w:val="001810B6"/>
    <w:rsid w:val="00181D2B"/>
    <w:rsid w:val="00185003"/>
    <w:rsid w:val="00193223"/>
    <w:rsid w:val="00193C38"/>
    <w:rsid w:val="001947E5"/>
    <w:rsid w:val="001958B7"/>
    <w:rsid w:val="00195A93"/>
    <w:rsid w:val="0019760E"/>
    <w:rsid w:val="001A29A1"/>
    <w:rsid w:val="001A4DC3"/>
    <w:rsid w:val="001A5140"/>
    <w:rsid w:val="001A5AD8"/>
    <w:rsid w:val="001B1CFB"/>
    <w:rsid w:val="001B3244"/>
    <w:rsid w:val="001C16F5"/>
    <w:rsid w:val="001C640C"/>
    <w:rsid w:val="001D1C56"/>
    <w:rsid w:val="001D1EC1"/>
    <w:rsid w:val="001D2802"/>
    <w:rsid w:val="001D4B44"/>
    <w:rsid w:val="001D4EA5"/>
    <w:rsid w:val="001E26C9"/>
    <w:rsid w:val="001E4893"/>
    <w:rsid w:val="001F52F4"/>
    <w:rsid w:val="00201709"/>
    <w:rsid w:val="00207D27"/>
    <w:rsid w:val="00207E49"/>
    <w:rsid w:val="00210A11"/>
    <w:rsid w:val="00210A9C"/>
    <w:rsid w:val="002141A1"/>
    <w:rsid w:val="00215740"/>
    <w:rsid w:val="00215FA3"/>
    <w:rsid w:val="0022225B"/>
    <w:rsid w:val="00225386"/>
    <w:rsid w:val="00227BE2"/>
    <w:rsid w:val="00230B13"/>
    <w:rsid w:val="00232A3F"/>
    <w:rsid w:val="00233E78"/>
    <w:rsid w:val="0023488E"/>
    <w:rsid w:val="002365AC"/>
    <w:rsid w:val="002442F0"/>
    <w:rsid w:val="002444AB"/>
    <w:rsid w:val="00244F6D"/>
    <w:rsid w:val="0024741B"/>
    <w:rsid w:val="002501BA"/>
    <w:rsid w:val="002515D5"/>
    <w:rsid w:val="00252BE7"/>
    <w:rsid w:val="0026102D"/>
    <w:rsid w:val="00262698"/>
    <w:rsid w:val="00264644"/>
    <w:rsid w:val="0027108C"/>
    <w:rsid w:val="00274107"/>
    <w:rsid w:val="002741DE"/>
    <w:rsid w:val="00274B8F"/>
    <w:rsid w:val="0027628F"/>
    <w:rsid w:val="00276FDF"/>
    <w:rsid w:val="002774F0"/>
    <w:rsid w:val="00280461"/>
    <w:rsid w:val="00280891"/>
    <w:rsid w:val="002810A7"/>
    <w:rsid w:val="00281687"/>
    <w:rsid w:val="00282B1A"/>
    <w:rsid w:val="002865AE"/>
    <w:rsid w:val="00287CB1"/>
    <w:rsid w:val="00287EED"/>
    <w:rsid w:val="00290FE8"/>
    <w:rsid w:val="002941AD"/>
    <w:rsid w:val="00297797"/>
    <w:rsid w:val="00297D06"/>
    <w:rsid w:val="002A182A"/>
    <w:rsid w:val="002A34F4"/>
    <w:rsid w:val="002B4B05"/>
    <w:rsid w:val="002B572D"/>
    <w:rsid w:val="002B6093"/>
    <w:rsid w:val="002B715F"/>
    <w:rsid w:val="002B7475"/>
    <w:rsid w:val="002C0D0F"/>
    <w:rsid w:val="002C1C56"/>
    <w:rsid w:val="002C24A9"/>
    <w:rsid w:val="002C2914"/>
    <w:rsid w:val="002C3164"/>
    <w:rsid w:val="002C4A43"/>
    <w:rsid w:val="002C7777"/>
    <w:rsid w:val="002D146A"/>
    <w:rsid w:val="002D16E4"/>
    <w:rsid w:val="002D237F"/>
    <w:rsid w:val="002E0F4B"/>
    <w:rsid w:val="002E1E51"/>
    <w:rsid w:val="002E4546"/>
    <w:rsid w:val="002F177E"/>
    <w:rsid w:val="002F180D"/>
    <w:rsid w:val="002F5D87"/>
    <w:rsid w:val="002F6E29"/>
    <w:rsid w:val="00301CB4"/>
    <w:rsid w:val="00301E65"/>
    <w:rsid w:val="00305590"/>
    <w:rsid w:val="003166B6"/>
    <w:rsid w:val="0031688B"/>
    <w:rsid w:val="003224FE"/>
    <w:rsid w:val="00324C7F"/>
    <w:rsid w:val="00333DD3"/>
    <w:rsid w:val="00333FAE"/>
    <w:rsid w:val="00342E50"/>
    <w:rsid w:val="00343516"/>
    <w:rsid w:val="00347180"/>
    <w:rsid w:val="003532F6"/>
    <w:rsid w:val="0035361A"/>
    <w:rsid w:val="003565BC"/>
    <w:rsid w:val="00360162"/>
    <w:rsid w:val="003674E3"/>
    <w:rsid w:val="003679BF"/>
    <w:rsid w:val="003746E2"/>
    <w:rsid w:val="0037700B"/>
    <w:rsid w:val="0038029D"/>
    <w:rsid w:val="00381BEC"/>
    <w:rsid w:val="00382BD6"/>
    <w:rsid w:val="0038615D"/>
    <w:rsid w:val="00390386"/>
    <w:rsid w:val="0039253F"/>
    <w:rsid w:val="00394E0B"/>
    <w:rsid w:val="00395DCF"/>
    <w:rsid w:val="00395E3B"/>
    <w:rsid w:val="003964C2"/>
    <w:rsid w:val="00396BEE"/>
    <w:rsid w:val="00397038"/>
    <w:rsid w:val="003976E9"/>
    <w:rsid w:val="003A1B9C"/>
    <w:rsid w:val="003A2119"/>
    <w:rsid w:val="003B0449"/>
    <w:rsid w:val="003B2ECB"/>
    <w:rsid w:val="003B3A9D"/>
    <w:rsid w:val="003B4A72"/>
    <w:rsid w:val="003B4DCB"/>
    <w:rsid w:val="003B53DA"/>
    <w:rsid w:val="003B699D"/>
    <w:rsid w:val="003B6BE9"/>
    <w:rsid w:val="003C10BD"/>
    <w:rsid w:val="003C2B16"/>
    <w:rsid w:val="003C31F0"/>
    <w:rsid w:val="003C3B53"/>
    <w:rsid w:val="003D47BF"/>
    <w:rsid w:val="003E0261"/>
    <w:rsid w:val="003E0857"/>
    <w:rsid w:val="003E0B8F"/>
    <w:rsid w:val="003E0F28"/>
    <w:rsid w:val="003E1977"/>
    <w:rsid w:val="003E6B0C"/>
    <w:rsid w:val="003F2DF6"/>
    <w:rsid w:val="003F4651"/>
    <w:rsid w:val="003F4A6F"/>
    <w:rsid w:val="003F4AD0"/>
    <w:rsid w:val="003F605E"/>
    <w:rsid w:val="003F64F7"/>
    <w:rsid w:val="003F6F1C"/>
    <w:rsid w:val="004000BA"/>
    <w:rsid w:val="00400D93"/>
    <w:rsid w:val="00401014"/>
    <w:rsid w:val="0040191D"/>
    <w:rsid w:val="00405053"/>
    <w:rsid w:val="00407E53"/>
    <w:rsid w:val="004113AF"/>
    <w:rsid w:val="00412E60"/>
    <w:rsid w:val="004146D5"/>
    <w:rsid w:val="00417C1E"/>
    <w:rsid w:val="004246EA"/>
    <w:rsid w:val="0042475B"/>
    <w:rsid w:val="00425602"/>
    <w:rsid w:val="00425FCC"/>
    <w:rsid w:val="004274D7"/>
    <w:rsid w:val="00433D5D"/>
    <w:rsid w:val="004356A1"/>
    <w:rsid w:val="004364E6"/>
    <w:rsid w:val="004367C6"/>
    <w:rsid w:val="00436FE5"/>
    <w:rsid w:val="00442ED1"/>
    <w:rsid w:val="00443354"/>
    <w:rsid w:val="00443631"/>
    <w:rsid w:val="00445379"/>
    <w:rsid w:val="00447C6B"/>
    <w:rsid w:val="00460906"/>
    <w:rsid w:val="0046530F"/>
    <w:rsid w:val="0046755F"/>
    <w:rsid w:val="00474973"/>
    <w:rsid w:val="004813C3"/>
    <w:rsid w:val="004837E6"/>
    <w:rsid w:val="00483B46"/>
    <w:rsid w:val="00484201"/>
    <w:rsid w:val="004900A7"/>
    <w:rsid w:val="004901E0"/>
    <w:rsid w:val="00491B25"/>
    <w:rsid w:val="00497770"/>
    <w:rsid w:val="00497E33"/>
    <w:rsid w:val="004A3E7B"/>
    <w:rsid w:val="004B5E25"/>
    <w:rsid w:val="004B6303"/>
    <w:rsid w:val="004B6F16"/>
    <w:rsid w:val="004B76C5"/>
    <w:rsid w:val="004B7EE7"/>
    <w:rsid w:val="004C4315"/>
    <w:rsid w:val="004C4B3B"/>
    <w:rsid w:val="004C4CE7"/>
    <w:rsid w:val="004C5626"/>
    <w:rsid w:val="004C7DA0"/>
    <w:rsid w:val="004D08D0"/>
    <w:rsid w:val="004D5348"/>
    <w:rsid w:val="004E0C04"/>
    <w:rsid w:val="004E18DD"/>
    <w:rsid w:val="004E3074"/>
    <w:rsid w:val="004E3CDD"/>
    <w:rsid w:val="004E418F"/>
    <w:rsid w:val="004E7A8E"/>
    <w:rsid w:val="004F2CDE"/>
    <w:rsid w:val="0050045F"/>
    <w:rsid w:val="00501259"/>
    <w:rsid w:val="0050200A"/>
    <w:rsid w:val="005040C0"/>
    <w:rsid w:val="00504CC1"/>
    <w:rsid w:val="005060F9"/>
    <w:rsid w:val="005061D6"/>
    <w:rsid w:val="00506448"/>
    <w:rsid w:val="0050665B"/>
    <w:rsid w:val="005066C5"/>
    <w:rsid w:val="0050774C"/>
    <w:rsid w:val="00511CCC"/>
    <w:rsid w:val="0051200F"/>
    <w:rsid w:val="00514E9B"/>
    <w:rsid w:val="00515B8B"/>
    <w:rsid w:val="00521263"/>
    <w:rsid w:val="00521706"/>
    <w:rsid w:val="00524877"/>
    <w:rsid w:val="00524EA5"/>
    <w:rsid w:val="00530AF3"/>
    <w:rsid w:val="00530ED2"/>
    <w:rsid w:val="00535480"/>
    <w:rsid w:val="00535802"/>
    <w:rsid w:val="00540145"/>
    <w:rsid w:val="00542D1E"/>
    <w:rsid w:val="00544690"/>
    <w:rsid w:val="00552596"/>
    <w:rsid w:val="00552A76"/>
    <w:rsid w:val="0055469E"/>
    <w:rsid w:val="00560DCE"/>
    <w:rsid w:val="00563B47"/>
    <w:rsid w:val="00564FA7"/>
    <w:rsid w:val="0057276A"/>
    <w:rsid w:val="0057511F"/>
    <w:rsid w:val="00575248"/>
    <w:rsid w:val="005778B9"/>
    <w:rsid w:val="00587EF1"/>
    <w:rsid w:val="005920B7"/>
    <w:rsid w:val="00592396"/>
    <w:rsid w:val="005938C3"/>
    <w:rsid w:val="00594B32"/>
    <w:rsid w:val="005A4E13"/>
    <w:rsid w:val="005A50AF"/>
    <w:rsid w:val="005A575A"/>
    <w:rsid w:val="005A7F13"/>
    <w:rsid w:val="005A7F79"/>
    <w:rsid w:val="005B2323"/>
    <w:rsid w:val="005B657B"/>
    <w:rsid w:val="005B7D08"/>
    <w:rsid w:val="005C04D7"/>
    <w:rsid w:val="005C1349"/>
    <w:rsid w:val="005C2719"/>
    <w:rsid w:val="005C286A"/>
    <w:rsid w:val="005D0ECA"/>
    <w:rsid w:val="005D5A5E"/>
    <w:rsid w:val="005D650E"/>
    <w:rsid w:val="005D76D6"/>
    <w:rsid w:val="005E49B6"/>
    <w:rsid w:val="005E4EF6"/>
    <w:rsid w:val="005F4650"/>
    <w:rsid w:val="005F5796"/>
    <w:rsid w:val="0060095A"/>
    <w:rsid w:val="006101E2"/>
    <w:rsid w:val="00611693"/>
    <w:rsid w:val="006128D7"/>
    <w:rsid w:val="00615B9B"/>
    <w:rsid w:val="00616605"/>
    <w:rsid w:val="00622F7D"/>
    <w:rsid w:val="00624395"/>
    <w:rsid w:val="006248FD"/>
    <w:rsid w:val="00630400"/>
    <w:rsid w:val="00631276"/>
    <w:rsid w:val="00631F60"/>
    <w:rsid w:val="006331AA"/>
    <w:rsid w:val="00636023"/>
    <w:rsid w:val="00636B2D"/>
    <w:rsid w:val="0063794B"/>
    <w:rsid w:val="00640504"/>
    <w:rsid w:val="00643BD1"/>
    <w:rsid w:val="00644AA1"/>
    <w:rsid w:val="00645E8D"/>
    <w:rsid w:val="00646196"/>
    <w:rsid w:val="00646548"/>
    <w:rsid w:val="00646AE5"/>
    <w:rsid w:val="00651E85"/>
    <w:rsid w:val="006526EA"/>
    <w:rsid w:val="00655038"/>
    <w:rsid w:val="00662302"/>
    <w:rsid w:val="00663EFB"/>
    <w:rsid w:val="006666F5"/>
    <w:rsid w:val="00675122"/>
    <w:rsid w:val="006752B3"/>
    <w:rsid w:val="0067570A"/>
    <w:rsid w:val="00680FFF"/>
    <w:rsid w:val="00682F0C"/>
    <w:rsid w:val="006849CC"/>
    <w:rsid w:val="00685C1D"/>
    <w:rsid w:val="00685C57"/>
    <w:rsid w:val="0068781B"/>
    <w:rsid w:val="00687DAC"/>
    <w:rsid w:val="00690B12"/>
    <w:rsid w:val="00690B58"/>
    <w:rsid w:val="00694AF3"/>
    <w:rsid w:val="006A3014"/>
    <w:rsid w:val="006A4087"/>
    <w:rsid w:val="006A5250"/>
    <w:rsid w:val="006A6AE1"/>
    <w:rsid w:val="006B0189"/>
    <w:rsid w:val="006B1E36"/>
    <w:rsid w:val="006C1E34"/>
    <w:rsid w:val="006C1EB9"/>
    <w:rsid w:val="006C46CB"/>
    <w:rsid w:val="006C5508"/>
    <w:rsid w:val="006C57C0"/>
    <w:rsid w:val="006C5F37"/>
    <w:rsid w:val="006C6B18"/>
    <w:rsid w:val="006D0ABA"/>
    <w:rsid w:val="006D1440"/>
    <w:rsid w:val="006D4DA9"/>
    <w:rsid w:val="006E1114"/>
    <w:rsid w:val="006E5E70"/>
    <w:rsid w:val="006E65A7"/>
    <w:rsid w:val="006F002B"/>
    <w:rsid w:val="006F0350"/>
    <w:rsid w:val="006F046D"/>
    <w:rsid w:val="006F4879"/>
    <w:rsid w:val="0070045E"/>
    <w:rsid w:val="007037B6"/>
    <w:rsid w:val="007045B3"/>
    <w:rsid w:val="007159F3"/>
    <w:rsid w:val="00715BF4"/>
    <w:rsid w:val="00721856"/>
    <w:rsid w:val="00722F6D"/>
    <w:rsid w:val="00730462"/>
    <w:rsid w:val="00732928"/>
    <w:rsid w:val="00732ACC"/>
    <w:rsid w:val="00732EEC"/>
    <w:rsid w:val="00732F23"/>
    <w:rsid w:val="00736DEC"/>
    <w:rsid w:val="00743817"/>
    <w:rsid w:val="00746BB1"/>
    <w:rsid w:val="00754B79"/>
    <w:rsid w:val="0075637A"/>
    <w:rsid w:val="00761037"/>
    <w:rsid w:val="0076129A"/>
    <w:rsid w:val="0076302C"/>
    <w:rsid w:val="00764539"/>
    <w:rsid w:val="00764D4B"/>
    <w:rsid w:val="00767BDB"/>
    <w:rsid w:val="007701AD"/>
    <w:rsid w:val="00772AD7"/>
    <w:rsid w:val="00776A2B"/>
    <w:rsid w:val="00780BC7"/>
    <w:rsid w:val="00781244"/>
    <w:rsid w:val="007849BC"/>
    <w:rsid w:val="007867F8"/>
    <w:rsid w:val="00790BB8"/>
    <w:rsid w:val="00791CCA"/>
    <w:rsid w:val="007A3E14"/>
    <w:rsid w:val="007A5E78"/>
    <w:rsid w:val="007B1F8D"/>
    <w:rsid w:val="007B41CB"/>
    <w:rsid w:val="007B66E6"/>
    <w:rsid w:val="007B68D4"/>
    <w:rsid w:val="007C04EC"/>
    <w:rsid w:val="007C2000"/>
    <w:rsid w:val="007C2722"/>
    <w:rsid w:val="007C2DC9"/>
    <w:rsid w:val="007D138A"/>
    <w:rsid w:val="007D2233"/>
    <w:rsid w:val="007D2D89"/>
    <w:rsid w:val="007D59FA"/>
    <w:rsid w:val="007D5BCD"/>
    <w:rsid w:val="007D6918"/>
    <w:rsid w:val="007D7913"/>
    <w:rsid w:val="007E2532"/>
    <w:rsid w:val="007E5C45"/>
    <w:rsid w:val="007E5CEA"/>
    <w:rsid w:val="007E6E1E"/>
    <w:rsid w:val="007F0169"/>
    <w:rsid w:val="007F1C43"/>
    <w:rsid w:val="007F1DF1"/>
    <w:rsid w:val="007F2BB5"/>
    <w:rsid w:val="007F401A"/>
    <w:rsid w:val="007F41DB"/>
    <w:rsid w:val="007F56A0"/>
    <w:rsid w:val="007F727D"/>
    <w:rsid w:val="00800C9B"/>
    <w:rsid w:val="00800DDB"/>
    <w:rsid w:val="0080122F"/>
    <w:rsid w:val="008022BE"/>
    <w:rsid w:val="00803FC6"/>
    <w:rsid w:val="00811B7E"/>
    <w:rsid w:val="00816D25"/>
    <w:rsid w:val="00822505"/>
    <w:rsid w:val="00824FA2"/>
    <w:rsid w:val="0082612F"/>
    <w:rsid w:val="00826191"/>
    <w:rsid w:val="00830CE1"/>
    <w:rsid w:val="00833D80"/>
    <w:rsid w:val="00834E2D"/>
    <w:rsid w:val="008353D6"/>
    <w:rsid w:val="00836972"/>
    <w:rsid w:val="008423C9"/>
    <w:rsid w:val="0084551D"/>
    <w:rsid w:val="00845BA2"/>
    <w:rsid w:val="008463A7"/>
    <w:rsid w:val="008511B2"/>
    <w:rsid w:val="008519BB"/>
    <w:rsid w:val="00852CF4"/>
    <w:rsid w:val="0085333E"/>
    <w:rsid w:val="00855212"/>
    <w:rsid w:val="00860664"/>
    <w:rsid w:val="00862439"/>
    <w:rsid w:val="00863FC3"/>
    <w:rsid w:val="00864654"/>
    <w:rsid w:val="008653BB"/>
    <w:rsid w:val="00865A99"/>
    <w:rsid w:val="0087181B"/>
    <w:rsid w:val="00876DF7"/>
    <w:rsid w:val="00884976"/>
    <w:rsid w:val="00892169"/>
    <w:rsid w:val="00893E8D"/>
    <w:rsid w:val="008940ED"/>
    <w:rsid w:val="008950DA"/>
    <w:rsid w:val="00895210"/>
    <w:rsid w:val="008953A4"/>
    <w:rsid w:val="008A45E4"/>
    <w:rsid w:val="008B25B1"/>
    <w:rsid w:val="008B30C6"/>
    <w:rsid w:val="008B41F1"/>
    <w:rsid w:val="008B79EB"/>
    <w:rsid w:val="008C2E9A"/>
    <w:rsid w:val="008C62AF"/>
    <w:rsid w:val="008C6751"/>
    <w:rsid w:val="008D2495"/>
    <w:rsid w:val="008D2E94"/>
    <w:rsid w:val="008D5152"/>
    <w:rsid w:val="008E1256"/>
    <w:rsid w:val="008E3163"/>
    <w:rsid w:val="008E580A"/>
    <w:rsid w:val="008F20E2"/>
    <w:rsid w:val="008F27C5"/>
    <w:rsid w:val="008F58E8"/>
    <w:rsid w:val="008F64B8"/>
    <w:rsid w:val="008F7CF6"/>
    <w:rsid w:val="00900A38"/>
    <w:rsid w:val="009016B6"/>
    <w:rsid w:val="00902199"/>
    <w:rsid w:val="00911325"/>
    <w:rsid w:val="00911E2D"/>
    <w:rsid w:val="009150B9"/>
    <w:rsid w:val="00917859"/>
    <w:rsid w:val="009232A0"/>
    <w:rsid w:val="009234FD"/>
    <w:rsid w:val="00927AF7"/>
    <w:rsid w:val="009316C4"/>
    <w:rsid w:val="00931C8D"/>
    <w:rsid w:val="00936481"/>
    <w:rsid w:val="009402DA"/>
    <w:rsid w:val="00946D44"/>
    <w:rsid w:val="00951DE3"/>
    <w:rsid w:val="009538D6"/>
    <w:rsid w:val="00954D3C"/>
    <w:rsid w:val="00955FBF"/>
    <w:rsid w:val="009607E8"/>
    <w:rsid w:val="00963366"/>
    <w:rsid w:val="009647C1"/>
    <w:rsid w:val="009650B4"/>
    <w:rsid w:val="00974885"/>
    <w:rsid w:val="0097683D"/>
    <w:rsid w:val="0097716B"/>
    <w:rsid w:val="0098173F"/>
    <w:rsid w:val="00981A67"/>
    <w:rsid w:val="00984E8C"/>
    <w:rsid w:val="00985631"/>
    <w:rsid w:val="009928D0"/>
    <w:rsid w:val="00996470"/>
    <w:rsid w:val="00996C58"/>
    <w:rsid w:val="009A5B48"/>
    <w:rsid w:val="009A714D"/>
    <w:rsid w:val="009B2D72"/>
    <w:rsid w:val="009B505D"/>
    <w:rsid w:val="009B57C7"/>
    <w:rsid w:val="009B6815"/>
    <w:rsid w:val="009B6DE7"/>
    <w:rsid w:val="009C07C3"/>
    <w:rsid w:val="009C323F"/>
    <w:rsid w:val="009C4FE2"/>
    <w:rsid w:val="009C6804"/>
    <w:rsid w:val="009D0500"/>
    <w:rsid w:val="009D2E4A"/>
    <w:rsid w:val="009D52C9"/>
    <w:rsid w:val="009D6806"/>
    <w:rsid w:val="009E113B"/>
    <w:rsid w:val="009E55C6"/>
    <w:rsid w:val="009F0CAF"/>
    <w:rsid w:val="009F1190"/>
    <w:rsid w:val="009F1E26"/>
    <w:rsid w:val="009F2156"/>
    <w:rsid w:val="009F243E"/>
    <w:rsid w:val="009F3647"/>
    <w:rsid w:val="009F37FB"/>
    <w:rsid w:val="009F7B49"/>
    <w:rsid w:val="00A04966"/>
    <w:rsid w:val="00A0500D"/>
    <w:rsid w:val="00A05422"/>
    <w:rsid w:val="00A05A48"/>
    <w:rsid w:val="00A13CF4"/>
    <w:rsid w:val="00A1410B"/>
    <w:rsid w:val="00A1430A"/>
    <w:rsid w:val="00A146EF"/>
    <w:rsid w:val="00A14EC3"/>
    <w:rsid w:val="00A16CB0"/>
    <w:rsid w:val="00A2053F"/>
    <w:rsid w:val="00A220EA"/>
    <w:rsid w:val="00A24A23"/>
    <w:rsid w:val="00A25145"/>
    <w:rsid w:val="00A2581B"/>
    <w:rsid w:val="00A26F08"/>
    <w:rsid w:val="00A26F66"/>
    <w:rsid w:val="00A271DE"/>
    <w:rsid w:val="00A30CDE"/>
    <w:rsid w:val="00A33E30"/>
    <w:rsid w:val="00A34F04"/>
    <w:rsid w:val="00A37254"/>
    <w:rsid w:val="00A41424"/>
    <w:rsid w:val="00A51D65"/>
    <w:rsid w:val="00A51F1D"/>
    <w:rsid w:val="00A53A5D"/>
    <w:rsid w:val="00A53BC3"/>
    <w:rsid w:val="00A53FA3"/>
    <w:rsid w:val="00A54347"/>
    <w:rsid w:val="00A55CA1"/>
    <w:rsid w:val="00A563CF"/>
    <w:rsid w:val="00A56647"/>
    <w:rsid w:val="00A56D3A"/>
    <w:rsid w:val="00A64E0F"/>
    <w:rsid w:val="00A656F0"/>
    <w:rsid w:val="00A65F52"/>
    <w:rsid w:val="00A742D0"/>
    <w:rsid w:val="00A770C6"/>
    <w:rsid w:val="00A8001B"/>
    <w:rsid w:val="00A81F07"/>
    <w:rsid w:val="00A82721"/>
    <w:rsid w:val="00A84D1B"/>
    <w:rsid w:val="00A85561"/>
    <w:rsid w:val="00A9317A"/>
    <w:rsid w:val="00A95142"/>
    <w:rsid w:val="00A95892"/>
    <w:rsid w:val="00A96421"/>
    <w:rsid w:val="00AA03C2"/>
    <w:rsid w:val="00AA481E"/>
    <w:rsid w:val="00AA5FE4"/>
    <w:rsid w:val="00AB0404"/>
    <w:rsid w:val="00AB27D6"/>
    <w:rsid w:val="00AB330D"/>
    <w:rsid w:val="00AB40B8"/>
    <w:rsid w:val="00AC0C14"/>
    <w:rsid w:val="00AC1233"/>
    <w:rsid w:val="00AC29A8"/>
    <w:rsid w:val="00AC39A6"/>
    <w:rsid w:val="00AC4C08"/>
    <w:rsid w:val="00AD0719"/>
    <w:rsid w:val="00AD57F5"/>
    <w:rsid w:val="00AE0B06"/>
    <w:rsid w:val="00AE1C21"/>
    <w:rsid w:val="00AE2E1C"/>
    <w:rsid w:val="00AE2FAC"/>
    <w:rsid w:val="00AE5711"/>
    <w:rsid w:val="00AE61B7"/>
    <w:rsid w:val="00AE7828"/>
    <w:rsid w:val="00AF1959"/>
    <w:rsid w:val="00AF32C8"/>
    <w:rsid w:val="00AF3F27"/>
    <w:rsid w:val="00AF4E54"/>
    <w:rsid w:val="00AF5720"/>
    <w:rsid w:val="00AF5D26"/>
    <w:rsid w:val="00B0206F"/>
    <w:rsid w:val="00B02B02"/>
    <w:rsid w:val="00B03920"/>
    <w:rsid w:val="00B041F0"/>
    <w:rsid w:val="00B05A5A"/>
    <w:rsid w:val="00B064CE"/>
    <w:rsid w:val="00B11A0A"/>
    <w:rsid w:val="00B12AB5"/>
    <w:rsid w:val="00B12CDE"/>
    <w:rsid w:val="00B15B3C"/>
    <w:rsid w:val="00B16747"/>
    <w:rsid w:val="00B220DF"/>
    <w:rsid w:val="00B23324"/>
    <w:rsid w:val="00B2389A"/>
    <w:rsid w:val="00B23B72"/>
    <w:rsid w:val="00B23BFF"/>
    <w:rsid w:val="00B32BF8"/>
    <w:rsid w:val="00B421CD"/>
    <w:rsid w:val="00B43299"/>
    <w:rsid w:val="00B45137"/>
    <w:rsid w:val="00B47053"/>
    <w:rsid w:val="00B546FF"/>
    <w:rsid w:val="00B5542F"/>
    <w:rsid w:val="00B61326"/>
    <w:rsid w:val="00B646F8"/>
    <w:rsid w:val="00B70492"/>
    <w:rsid w:val="00B714B3"/>
    <w:rsid w:val="00B74488"/>
    <w:rsid w:val="00B77381"/>
    <w:rsid w:val="00B805CD"/>
    <w:rsid w:val="00B84840"/>
    <w:rsid w:val="00B86C4E"/>
    <w:rsid w:val="00B86F4A"/>
    <w:rsid w:val="00B87E93"/>
    <w:rsid w:val="00B940AF"/>
    <w:rsid w:val="00B94A23"/>
    <w:rsid w:val="00B95F1E"/>
    <w:rsid w:val="00BA05F7"/>
    <w:rsid w:val="00BA7F2C"/>
    <w:rsid w:val="00BC013E"/>
    <w:rsid w:val="00BC21D5"/>
    <w:rsid w:val="00BC29E5"/>
    <w:rsid w:val="00BC5FA2"/>
    <w:rsid w:val="00BC7C01"/>
    <w:rsid w:val="00BD234E"/>
    <w:rsid w:val="00BD6333"/>
    <w:rsid w:val="00BD638F"/>
    <w:rsid w:val="00BF1D3E"/>
    <w:rsid w:val="00BF3E72"/>
    <w:rsid w:val="00BF7751"/>
    <w:rsid w:val="00C00628"/>
    <w:rsid w:val="00C00666"/>
    <w:rsid w:val="00C00926"/>
    <w:rsid w:val="00C018C0"/>
    <w:rsid w:val="00C057E8"/>
    <w:rsid w:val="00C10D91"/>
    <w:rsid w:val="00C145DD"/>
    <w:rsid w:val="00C1599B"/>
    <w:rsid w:val="00C16FF9"/>
    <w:rsid w:val="00C23188"/>
    <w:rsid w:val="00C26D4E"/>
    <w:rsid w:val="00C308F8"/>
    <w:rsid w:val="00C31000"/>
    <w:rsid w:val="00C35449"/>
    <w:rsid w:val="00C358C5"/>
    <w:rsid w:val="00C37798"/>
    <w:rsid w:val="00C40D04"/>
    <w:rsid w:val="00C47FE3"/>
    <w:rsid w:val="00C51535"/>
    <w:rsid w:val="00C62967"/>
    <w:rsid w:val="00C671B0"/>
    <w:rsid w:val="00C706F7"/>
    <w:rsid w:val="00C72091"/>
    <w:rsid w:val="00C77648"/>
    <w:rsid w:val="00C77BE0"/>
    <w:rsid w:val="00C77F3C"/>
    <w:rsid w:val="00C80384"/>
    <w:rsid w:val="00C82776"/>
    <w:rsid w:val="00C85112"/>
    <w:rsid w:val="00C85B55"/>
    <w:rsid w:val="00C85C17"/>
    <w:rsid w:val="00C85FEF"/>
    <w:rsid w:val="00C87718"/>
    <w:rsid w:val="00C924B8"/>
    <w:rsid w:val="00C928C3"/>
    <w:rsid w:val="00C9360A"/>
    <w:rsid w:val="00C93962"/>
    <w:rsid w:val="00C93CDA"/>
    <w:rsid w:val="00C93DB1"/>
    <w:rsid w:val="00C94B3A"/>
    <w:rsid w:val="00C94B5D"/>
    <w:rsid w:val="00C94E30"/>
    <w:rsid w:val="00C9571E"/>
    <w:rsid w:val="00C967FE"/>
    <w:rsid w:val="00CA1A9B"/>
    <w:rsid w:val="00CA5781"/>
    <w:rsid w:val="00CA5914"/>
    <w:rsid w:val="00CB0E15"/>
    <w:rsid w:val="00CB2D0D"/>
    <w:rsid w:val="00CB3DBE"/>
    <w:rsid w:val="00CC7A4A"/>
    <w:rsid w:val="00CD142C"/>
    <w:rsid w:val="00CD18C4"/>
    <w:rsid w:val="00CD3C9A"/>
    <w:rsid w:val="00CD41E4"/>
    <w:rsid w:val="00CD5441"/>
    <w:rsid w:val="00CE00D2"/>
    <w:rsid w:val="00CE4F99"/>
    <w:rsid w:val="00CF416D"/>
    <w:rsid w:val="00CF70FC"/>
    <w:rsid w:val="00D020CA"/>
    <w:rsid w:val="00D0231A"/>
    <w:rsid w:val="00D03FC1"/>
    <w:rsid w:val="00D07533"/>
    <w:rsid w:val="00D10487"/>
    <w:rsid w:val="00D13741"/>
    <w:rsid w:val="00D26582"/>
    <w:rsid w:val="00D32A6C"/>
    <w:rsid w:val="00D33ED9"/>
    <w:rsid w:val="00D351F4"/>
    <w:rsid w:val="00D43F5B"/>
    <w:rsid w:val="00D50E3B"/>
    <w:rsid w:val="00D54FDB"/>
    <w:rsid w:val="00D6118D"/>
    <w:rsid w:val="00D61FEA"/>
    <w:rsid w:val="00D640BA"/>
    <w:rsid w:val="00D648B7"/>
    <w:rsid w:val="00D6692C"/>
    <w:rsid w:val="00D7110D"/>
    <w:rsid w:val="00D75C30"/>
    <w:rsid w:val="00D806E0"/>
    <w:rsid w:val="00D8234D"/>
    <w:rsid w:val="00D82861"/>
    <w:rsid w:val="00D82A7B"/>
    <w:rsid w:val="00D94D4F"/>
    <w:rsid w:val="00D95AAC"/>
    <w:rsid w:val="00D961F0"/>
    <w:rsid w:val="00DA17A6"/>
    <w:rsid w:val="00DA2256"/>
    <w:rsid w:val="00DA3118"/>
    <w:rsid w:val="00DA7669"/>
    <w:rsid w:val="00DB47E2"/>
    <w:rsid w:val="00DC0C81"/>
    <w:rsid w:val="00DC0E91"/>
    <w:rsid w:val="00DC2689"/>
    <w:rsid w:val="00DC2A26"/>
    <w:rsid w:val="00DC3322"/>
    <w:rsid w:val="00DC3348"/>
    <w:rsid w:val="00DC76A6"/>
    <w:rsid w:val="00DD1A3E"/>
    <w:rsid w:val="00DD2AA2"/>
    <w:rsid w:val="00DD2ADE"/>
    <w:rsid w:val="00DD40D3"/>
    <w:rsid w:val="00DE18A1"/>
    <w:rsid w:val="00DE1E1B"/>
    <w:rsid w:val="00DE1F87"/>
    <w:rsid w:val="00DE473D"/>
    <w:rsid w:val="00DE640C"/>
    <w:rsid w:val="00DE6C8A"/>
    <w:rsid w:val="00DE7902"/>
    <w:rsid w:val="00DF0FCE"/>
    <w:rsid w:val="00DF2999"/>
    <w:rsid w:val="00DF528B"/>
    <w:rsid w:val="00DF53D4"/>
    <w:rsid w:val="00DF5B1A"/>
    <w:rsid w:val="00E00D24"/>
    <w:rsid w:val="00E0119E"/>
    <w:rsid w:val="00E01BB1"/>
    <w:rsid w:val="00E030B7"/>
    <w:rsid w:val="00E03740"/>
    <w:rsid w:val="00E03B02"/>
    <w:rsid w:val="00E059EE"/>
    <w:rsid w:val="00E0615F"/>
    <w:rsid w:val="00E12FA5"/>
    <w:rsid w:val="00E13B2C"/>
    <w:rsid w:val="00E169AE"/>
    <w:rsid w:val="00E209C5"/>
    <w:rsid w:val="00E20DED"/>
    <w:rsid w:val="00E21EA0"/>
    <w:rsid w:val="00E22C29"/>
    <w:rsid w:val="00E27A3A"/>
    <w:rsid w:val="00E365D1"/>
    <w:rsid w:val="00E369E4"/>
    <w:rsid w:val="00E4061D"/>
    <w:rsid w:val="00E41B5F"/>
    <w:rsid w:val="00E44DFE"/>
    <w:rsid w:val="00E453B2"/>
    <w:rsid w:val="00E45C50"/>
    <w:rsid w:val="00E46D70"/>
    <w:rsid w:val="00E46DDD"/>
    <w:rsid w:val="00E47708"/>
    <w:rsid w:val="00E53243"/>
    <w:rsid w:val="00E54778"/>
    <w:rsid w:val="00E60BBF"/>
    <w:rsid w:val="00E61BF3"/>
    <w:rsid w:val="00E64247"/>
    <w:rsid w:val="00E710A9"/>
    <w:rsid w:val="00E73A79"/>
    <w:rsid w:val="00E82E82"/>
    <w:rsid w:val="00E851AF"/>
    <w:rsid w:val="00E866E7"/>
    <w:rsid w:val="00E87CC2"/>
    <w:rsid w:val="00E92541"/>
    <w:rsid w:val="00E94ACF"/>
    <w:rsid w:val="00EA0222"/>
    <w:rsid w:val="00EA05F6"/>
    <w:rsid w:val="00EA0FC5"/>
    <w:rsid w:val="00EA4ED8"/>
    <w:rsid w:val="00EA66B5"/>
    <w:rsid w:val="00EA6E37"/>
    <w:rsid w:val="00EB2A16"/>
    <w:rsid w:val="00EB349E"/>
    <w:rsid w:val="00EB46D6"/>
    <w:rsid w:val="00EB4E2B"/>
    <w:rsid w:val="00EB5303"/>
    <w:rsid w:val="00EB64EA"/>
    <w:rsid w:val="00EC0BB3"/>
    <w:rsid w:val="00EC36B4"/>
    <w:rsid w:val="00EC498E"/>
    <w:rsid w:val="00EC4B28"/>
    <w:rsid w:val="00EC7EEC"/>
    <w:rsid w:val="00ED0D0A"/>
    <w:rsid w:val="00ED3664"/>
    <w:rsid w:val="00ED4B77"/>
    <w:rsid w:val="00ED64B7"/>
    <w:rsid w:val="00ED7482"/>
    <w:rsid w:val="00ED78D0"/>
    <w:rsid w:val="00EE226B"/>
    <w:rsid w:val="00EF1712"/>
    <w:rsid w:val="00EF2131"/>
    <w:rsid w:val="00EF421F"/>
    <w:rsid w:val="00EF4371"/>
    <w:rsid w:val="00F0153C"/>
    <w:rsid w:val="00F035B0"/>
    <w:rsid w:val="00F06A6F"/>
    <w:rsid w:val="00F06B5C"/>
    <w:rsid w:val="00F100C3"/>
    <w:rsid w:val="00F10496"/>
    <w:rsid w:val="00F14F4C"/>
    <w:rsid w:val="00F15BFC"/>
    <w:rsid w:val="00F2189E"/>
    <w:rsid w:val="00F2560B"/>
    <w:rsid w:val="00F338A4"/>
    <w:rsid w:val="00F33A7A"/>
    <w:rsid w:val="00F35951"/>
    <w:rsid w:val="00F36628"/>
    <w:rsid w:val="00F5210B"/>
    <w:rsid w:val="00F528C9"/>
    <w:rsid w:val="00F5353C"/>
    <w:rsid w:val="00F54C49"/>
    <w:rsid w:val="00F5582D"/>
    <w:rsid w:val="00F6113A"/>
    <w:rsid w:val="00F61981"/>
    <w:rsid w:val="00F64492"/>
    <w:rsid w:val="00F70E9A"/>
    <w:rsid w:val="00F70FD0"/>
    <w:rsid w:val="00F736AE"/>
    <w:rsid w:val="00F753AB"/>
    <w:rsid w:val="00F755E3"/>
    <w:rsid w:val="00F77018"/>
    <w:rsid w:val="00F81CB5"/>
    <w:rsid w:val="00F837E2"/>
    <w:rsid w:val="00F837F3"/>
    <w:rsid w:val="00F857FC"/>
    <w:rsid w:val="00F87DE3"/>
    <w:rsid w:val="00F87FC3"/>
    <w:rsid w:val="00F90941"/>
    <w:rsid w:val="00F92DC7"/>
    <w:rsid w:val="00F97FC0"/>
    <w:rsid w:val="00FA0C7D"/>
    <w:rsid w:val="00FA3459"/>
    <w:rsid w:val="00FA64B4"/>
    <w:rsid w:val="00FB02AF"/>
    <w:rsid w:val="00FB3664"/>
    <w:rsid w:val="00FB3832"/>
    <w:rsid w:val="00FB7418"/>
    <w:rsid w:val="00FB7EA4"/>
    <w:rsid w:val="00FC1115"/>
    <w:rsid w:val="00FC436E"/>
    <w:rsid w:val="00FC4FD6"/>
    <w:rsid w:val="00FC735A"/>
    <w:rsid w:val="00FD16E3"/>
    <w:rsid w:val="00FD2134"/>
    <w:rsid w:val="00FD3251"/>
    <w:rsid w:val="00FD6058"/>
    <w:rsid w:val="00FD6F38"/>
    <w:rsid w:val="00FD7575"/>
    <w:rsid w:val="00FE1443"/>
    <w:rsid w:val="00FE24D8"/>
    <w:rsid w:val="00FE5ADB"/>
    <w:rsid w:val="00FE6CDD"/>
    <w:rsid w:val="00FF14D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uiPriority w:val="34"/>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53434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512409">
      <w:bodyDiv w:val="1"/>
      <w:marLeft w:val="0"/>
      <w:marRight w:val="0"/>
      <w:marTop w:val="0"/>
      <w:marBottom w:val="0"/>
      <w:divBdr>
        <w:top w:val="none" w:sz="0" w:space="0" w:color="auto"/>
        <w:left w:val="none" w:sz="0" w:space="0" w:color="auto"/>
        <w:bottom w:val="none" w:sz="0" w:space="0" w:color="auto"/>
        <w:right w:val="none" w:sz="0" w:space="0" w:color="auto"/>
      </w:divBdr>
    </w:div>
    <w:div w:id="91240842">
      <w:bodyDiv w:val="1"/>
      <w:marLeft w:val="0"/>
      <w:marRight w:val="0"/>
      <w:marTop w:val="0"/>
      <w:marBottom w:val="0"/>
      <w:divBdr>
        <w:top w:val="none" w:sz="0" w:space="0" w:color="auto"/>
        <w:left w:val="none" w:sz="0" w:space="0" w:color="auto"/>
        <w:bottom w:val="none" w:sz="0" w:space="0" w:color="auto"/>
        <w:right w:val="none" w:sz="0" w:space="0" w:color="auto"/>
      </w:divBdr>
      <w:divsChild>
        <w:div w:id="95563641">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4100421">
      <w:bodyDiv w:val="1"/>
      <w:marLeft w:val="0"/>
      <w:marRight w:val="0"/>
      <w:marTop w:val="0"/>
      <w:marBottom w:val="0"/>
      <w:divBdr>
        <w:top w:val="none" w:sz="0" w:space="0" w:color="auto"/>
        <w:left w:val="none" w:sz="0" w:space="0" w:color="auto"/>
        <w:bottom w:val="none" w:sz="0" w:space="0" w:color="auto"/>
        <w:right w:val="none" w:sz="0" w:space="0" w:color="auto"/>
      </w:divBdr>
    </w:div>
    <w:div w:id="194931987">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887937">
      <w:bodyDiv w:val="1"/>
      <w:marLeft w:val="0"/>
      <w:marRight w:val="0"/>
      <w:marTop w:val="0"/>
      <w:marBottom w:val="0"/>
      <w:divBdr>
        <w:top w:val="none" w:sz="0" w:space="0" w:color="auto"/>
        <w:left w:val="none" w:sz="0" w:space="0" w:color="auto"/>
        <w:bottom w:val="none" w:sz="0" w:space="0" w:color="auto"/>
        <w:right w:val="none" w:sz="0" w:space="0" w:color="auto"/>
      </w:divBdr>
      <w:divsChild>
        <w:div w:id="2051683657">
          <w:marLeft w:val="0"/>
          <w:marRight w:val="0"/>
          <w:marTop w:val="0"/>
          <w:marBottom w:val="0"/>
          <w:divBdr>
            <w:top w:val="none" w:sz="0" w:space="0" w:color="auto"/>
            <w:left w:val="none" w:sz="0" w:space="0" w:color="auto"/>
            <w:bottom w:val="none" w:sz="0" w:space="0" w:color="auto"/>
            <w:right w:val="none" w:sz="0" w:space="0" w:color="auto"/>
          </w:divBdr>
        </w:div>
      </w:divsChild>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066297">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3386223">
      <w:bodyDiv w:val="1"/>
      <w:marLeft w:val="0"/>
      <w:marRight w:val="0"/>
      <w:marTop w:val="0"/>
      <w:marBottom w:val="0"/>
      <w:divBdr>
        <w:top w:val="none" w:sz="0" w:space="0" w:color="auto"/>
        <w:left w:val="none" w:sz="0" w:space="0" w:color="auto"/>
        <w:bottom w:val="none" w:sz="0" w:space="0" w:color="auto"/>
        <w:right w:val="none" w:sz="0" w:space="0" w:color="auto"/>
      </w:divBdr>
      <w:divsChild>
        <w:div w:id="1092123687">
          <w:marLeft w:val="0"/>
          <w:marRight w:val="0"/>
          <w:marTop w:val="0"/>
          <w:marBottom w:val="0"/>
          <w:divBdr>
            <w:top w:val="none" w:sz="0" w:space="0" w:color="auto"/>
            <w:left w:val="none" w:sz="0" w:space="0" w:color="auto"/>
            <w:bottom w:val="none" w:sz="0" w:space="0" w:color="auto"/>
            <w:right w:val="none" w:sz="0" w:space="0" w:color="auto"/>
          </w:divBdr>
        </w:div>
      </w:divsChild>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0205133">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84711719">
      <w:bodyDiv w:val="1"/>
      <w:marLeft w:val="0"/>
      <w:marRight w:val="0"/>
      <w:marTop w:val="0"/>
      <w:marBottom w:val="0"/>
      <w:divBdr>
        <w:top w:val="none" w:sz="0" w:space="0" w:color="auto"/>
        <w:left w:val="none" w:sz="0" w:space="0" w:color="auto"/>
        <w:bottom w:val="none" w:sz="0" w:space="0" w:color="auto"/>
        <w:right w:val="none" w:sz="0" w:space="0" w:color="auto"/>
      </w:divBdr>
      <w:divsChild>
        <w:div w:id="891965672">
          <w:marLeft w:val="0"/>
          <w:marRight w:val="0"/>
          <w:marTop w:val="0"/>
          <w:marBottom w:val="0"/>
          <w:divBdr>
            <w:top w:val="none" w:sz="0" w:space="0" w:color="auto"/>
            <w:left w:val="none" w:sz="0" w:space="0" w:color="auto"/>
            <w:bottom w:val="none" w:sz="0" w:space="0" w:color="auto"/>
            <w:right w:val="none" w:sz="0" w:space="0" w:color="auto"/>
          </w:divBdr>
        </w:div>
      </w:divsChild>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43714221">
      <w:bodyDiv w:val="1"/>
      <w:marLeft w:val="0"/>
      <w:marRight w:val="0"/>
      <w:marTop w:val="0"/>
      <w:marBottom w:val="0"/>
      <w:divBdr>
        <w:top w:val="none" w:sz="0" w:space="0" w:color="auto"/>
        <w:left w:val="none" w:sz="0" w:space="0" w:color="auto"/>
        <w:bottom w:val="none" w:sz="0" w:space="0" w:color="auto"/>
        <w:right w:val="none" w:sz="0" w:space="0" w:color="auto"/>
      </w:divBdr>
    </w:div>
    <w:div w:id="677926570">
      <w:bodyDiv w:val="1"/>
      <w:marLeft w:val="0"/>
      <w:marRight w:val="0"/>
      <w:marTop w:val="0"/>
      <w:marBottom w:val="0"/>
      <w:divBdr>
        <w:top w:val="none" w:sz="0" w:space="0" w:color="auto"/>
        <w:left w:val="none" w:sz="0" w:space="0" w:color="auto"/>
        <w:bottom w:val="none" w:sz="0" w:space="0" w:color="auto"/>
        <w:right w:val="none" w:sz="0" w:space="0" w:color="auto"/>
      </w:divBdr>
      <w:divsChild>
        <w:div w:id="52848907">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27413852">
      <w:bodyDiv w:val="1"/>
      <w:marLeft w:val="0"/>
      <w:marRight w:val="0"/>
      <w:marTop w:val="0"/>
      <w:marBottom w:val="0"/>
      <w:divBdr>
        <w:top w:val="none" w:sz="0" w:space="0" w:color="auto"/>
        <w:left w:val="none" w:sz="0" w:space="0" w:color="auto"/>
        <w:bottom w:val="none" w:sz="0" w:space="0" w:color="auto"/>
        <w:right w:val="none" w:sz="0" w:space="0" w:color="auto"/>
      </w:divBdr>
      <w:divsChild>
        <w:div w:id="1714191480">
          <w:marLeft w:val="0"/>
          <w:marRight w:val="0"/>
          <w:marTop w:val="0"/>
          <w:marBottom w:val="0"/>
          <w:divBdr>
            <w:top w:val="none" w:sz="0" w:space="0" w:color="auto"/>
            <w:left w:val="none" w:sz="0" w:space="0" w:color="auto"/>
            <w:bottom w:val="none" w:sz="0" w:space="0" w:color="auto"/>
            <w:right w:val="none" w:sz="0" w:space="0" w:color="auto"/>
          </w:divBdr>
        </w:div>
      </w:divsChild>
    </w:div>
    <w:div w:id="766268620">
      <w:bodyDiv w:val="1"/>
      <w:marLeft w:val="0"/>
      <w:marRight w:val="0"/>
      <w:marTop w:val="0"/>
      <w:marBottom w:val="0"/>
      <w:divBdr>
        <w:top w:val="none" w:sz="0" w:space="0" w:color="auto"/>
        <w:left w:val="none" w:sz="0" w:space="0" w:color="auto"/>
        <w:bottom w:val="none" w:sz="0" w:space="0" w:color="auto"/>
        <w:right w:val="none" w:sz="0" w:space="0" w:color="auto"/>
      </w:divBdr>
    </w:div>
    <w:div w:id="771777363">
      <w:bodyDiv w:val="1"/>
      <w:marLeft w:val="0"/>
      <w:marRight w:val="0"/>
      <w:marTop w:val="0"/>
      <w:marBottom w:val="0"/>
      <w:divBdr>
        <w:top w:val="none" w:sz="0" w:space="0" w:color="auto"/>
        <w:left w:val="none" w:sz="0" w:space="0" w:color="auto"/>
        <w:bottom w:val="none" w:sz="0" w:space="0" w:color="auto"/>
        <w:right w:val="none" w:sz="0" w:space="0" w:color="auto"/>
      </w:divBdr>
    </w:div>
    <w:div w:id="775976513">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0847559">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2454942">
      <w:bodyDiv w:val="1"/>
      <w:marLeft w:val="0"/>
      <w:marRight w:val="0"/>
      <w:marTop w:val="0"/>
      <w:marBottom w:val="0"/>
      <w:divBdr>
        <w:top w:val="none" w:sz="0" w:space="0" w:color="auto"/>
        <w:left w:val="none" w:sz="0" w:space="0" w:color="auto"/>
        <w:bottom w:val="none" w:sz="0" w:space="0" w:color="auto"/>
        <w:right w:val="none" w:sz="0" w:space="0" w:color="auto"/>
      </w:divBdr>
    </w:div>
    <w:div w:id="880828430">
      <w:bodyDiv w:val="1"/>
      <w:marLeft w:val="0"/>
      <w:marRight w:val="0"/>
      <w:marTop w:val="0"/>
      <w:marBottom w:val="0"/>
      <w:divBdr>
        <w:top w:val="none" w:sz="0" w:space="0" w:color="auto"/>
        <w:left w:val="none" w:sz="0" w:space="0" w:color="auto"/>
        <w:bottom w:val="none" w:sz="0" w:space="0" w:color="auto"/>
        <w:right w:val="none" w:sz="0" w:space="0" w:color="auto"/>
      </w:divBdr>
    </w:div>
    <w:div w:id="889807196">
      <w:bodyDiv w:val="1"/>
      <w:marLeft w:val="0"/>
      <w:marRight w:val="0"/>
      <w:marTop w:val="0"/>
      <w:marBottom w:val="0"/>
      <w:divBdr>
        <w:top w:val="none" w:sz="0" w:space="0" w:color="auto"/>
        <w:left w:val="none" w:sz="0" w:space="0" w:color="auto"/>
        <w:bottom w:val="none" w:sz="0" w:space="0" w:color="auto"/>
        <w:right w:val="none" w:sz="0" w:space="0" w:color="auto"/>
      </w:divBdr>
      <w:divsChild>
        <w:div w:id="1804928827">
          <w:marLeft w:val="0"/>
          <w:marRight w:val="0"/>
          <w:marTop w:val="0"/>
          <w:marBottom w:val="0"/>
          <w:divBdr>
            <w:top w:val="none" w:sz="0" w:space="0" w:color="auto"/>
            <w:left w:val="none" w:sz="0" w:space="0" w:color="auto"/>
            <w:bottom w:val="none" w:sz="0" w:space="0" w:color="auto"/>
            <w:right w:val="none" w:sz="0" w:space="0" w:color="auto"/>
          </w:divBdr>
        </w:div>
      </w:divsChild>
    </w:div>
    <w:div w:id="913583610">
      <w:bodyDiv w:val="1"/>
      <w:marLeft w:val="0"/>
      <w:marRight w:val="0"/>
      <w:marTop w:val="0"/>
      <w:marBottom w:val="0"/>
      <w:divBdr>
        <w:top w:val="none" w:sz="0" w:space="0" w:color="auto"/>
        <w:left w:val="none" w:sz="0" w:space="0" w:color="auto"/>
        <w:bottom w:val="none" w:sz="0" w:space="0" w:color="auto"/>
        <w:right w:val="none" w:sz="0" w:space="0" w:color="auto"/>
      </w:divBdr>
      <w:divsChild>
        <w:div w:id="471404374">
          <w:marLeft w:val="0"/>
          <w:marRight w:val="0"/>
          <w:marTop w:val="0"/>
          <w:marBottom w:val="0"/>
          <w:divBdr>
            <w:top w:val="none" w:sz="0" w:space="0" w:color="auto"/>
            <w:left w:val="none" w:sz="0" w:space="0" w:color="auto"/>
            <w:bottom w:val="none" w:sz="0" w:space="0" w:color="auto"/>
            <w:right w:val="none" w:sz="0" w:space="0" w:color="auto"/>
          </w:divBdr>
        </w:div>
      </w:divsChild>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340344">
      <w:bodyDiv w:val="1"/>
      <w:marLeft w:val="0"/>
      <w:marRight w:val="0"/>
      <w:marTop w:val="0"/>
      <w:marBottom w:val="0"/>
      <w:divBdr>
        <w:top w:val="none" w:sz="0" w:space="0" w:color="auto"/>
        <w:left w:val="none" w:sz="0" w:space="0" w:color="auto"/>
        <w:bottom w:val="none" w:sz="0" w:space="0" w:color="auto"/>
        <w:right w:val="none" w:sz="0" w:space="0" w:color="auto"/>
      </w:divBdr>
    </w:div>
    <w:div w:id="996303365">
      <w:bodyDiv w:val="1"/>
      <w:marLeft w:val="0"/>
      <w:marRight w:val="0"/>
      <w:marTop w:val="0"/>
      <w:marBottom w:val="0"/>
      <w:divBdr>
        <w:top w:val="none" w:sz="0" w:space="0" w:color="auto"/>
        <w:left w:val="none" w:sz="0" w:space="0" w:color="auto"/>
        <w:bottom w:val="none" w:sz="0" w:space="0" w:color="auto"/>
        <w:right w:val="none" w:sz="0" w:space="0" w:color="auto"/>
      </w:divBdr>
    </w:div>
    <w:div w:id="999162652">
      <w:bodyDiv w:val="1"/>
      <w:marLeft w:val="0"/>
      <w:marRight w:val="0"/>
      <w:marTop w:val="0"/>
      <w:marBottom w:val="0"/>
      <w:divBdr>
        <w:top w:val="none" w:sz="0" w:space="0" w:color="auto"/>
        <w:left w:val="none" w:sz="0" w:space="0" w:color="auto"/>
        <w:bottom w:val="none" w:sz="0" w:space="0" w:color="auto"/>
        <w:right w:val="none" w:sz="0" w:space="0" w:color="auto"/>
      </w:divBdr>
    </w:div>
    <w:div w:id="1001466376">
      <w:bodyDiv w:val="1"/>
      <w:marLeft w:val="0"/>
      <w:marRight w:val="0"/>
      <w:marTop w:val="0"/>
      <w:marBottom w:val="0"/>
      <w:divBdr>
        <w:top w:val="none" w:sz="0" w:space="0" w:color="auto"/>
        <w:left w:val="none" w:sz="0" w:space="0" w:color="auto"/>
        <w:bottom w:val="none" w:sz="0" w:space="0" w:color="auto"/>
        <w:right w:val="none" w:sz="0" w:space="0" w:color="auto"/>
      </w:divBdr>
      <w:divsChild>
        <w:div w:id="1094201859">
          <w:marLeft w:val="0"/>
          <w:marRight w:val="0"/>
          <w:marTop w:val="0"/>
          <w:marBottom w:val="0"/>
          <w:divBdr>
            <w:top w:val="none" w:sz="0" w:space="0" w:color="auto"/>
            <w:left w:val="none" w:sz="0" w:space="0" w:color="auto"/>
            <w:bottom w:val="none" w:sz="0" w:space="0" w:color="auto"/>
            <w:right w:val="none" w:sz="0" w:space="0" w:color="auto"/>
          </w:divBdr>
        </w:div>
      </w:divsChild>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5983116">
      <w:bodyDiv w:val="1"/>
      <w:marLeft w:val="0"/>
      <w:marRight w:val="0"/>
      <w:marTop w:val="0"/>
      <w:marBottom w:val="0"/>
      <w:divBdr>
        <w:top w:val="none" w:sz="0" w:space="0" w:color="auto"/>
        <w:left w:val="none" w:sz="0" w:space="0" w:color="auto"/>
        <w:bottom w:val="none" w:sz="0" w:space="0" w:color="auto"/>
        <w:right w:val="none" w:sz="0" w:space="0" w:color="auto"/>
      </w:divBdr>
      <w:divsChild>
        <w:div w:id="1960254151">
          <w:marLeft w:val="0"/>
          <w:marRight w:val="0"/>
          <w:marTop w:val="0"/>
          <w:marBottom w:val="0"/>
          <w:divBdr>
            <w:top w:val="none" w:sz="0" w:space="0" w:color="auto"/>
            <w:left w:val="none" w:sz="0" w:space="0" w:color="auto"/>
            <w:bottom w:val="none" w:sz="0" w:space="0" w:color="auto"/>
            <w:right w:val="none" w:sz="0" w:space="0" w:color="auto"/>
          </w:divBdr>
        </w:div>
      </w:divsChild>
    </w:div>
    <w:div w:id="1038897672">
      <w:bodyDiv w:val="1"/>
      <w:marLeft w:val="0"/>
      <w:marRight w:val="0"/>
      <w:marTop w:val="0"/>
      <w:marBottom w:val="0"/>
      <w:divBdr>
        <w:top w:val="none" w:sz="0" w:space="0" w:color="auto"/>
        <w:left w:val="none" w:sz="0" w:space="0" w:color="auto"/>
        <w:bottom w:val="none" w:sz="0" w:space="0" w:color="auto"/>
        <w:right w:val="none" w:sz="0" w:space="0" w:color="auto"/>
      </w:divBdr>
    </w:div>
    <w:div w:id="1085686032">
      <w:bodyDiv w:val="1"/>
      <w:marLeft w:val="0"/>
      <w:marRight w:val="0"/>
      <w:marTop w:val="0"/>
      <w:marBottom w:val="0"/>
      <w:divBdr>
        <w:top w:val="none" w:sz="0" w:space="0" w:color="auto"/>
        <w:left w:val="none" w:sz="0" w:space="0" w:color="auto"/>
        <w:bottom w:val="none" w:sz="0" w:space="0" w:color="auto"/>
        <w:right w:val="none" w:sz="0" w:space="0" w:color="auto"/>
      </w:divBdr>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4866507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9663807">
      <w:bodyDiv w:val="1"/>
      <w:marLeft w:val="0"/>
      <w:marRight w:val="0"/>
      <w:marTop w:val="0"/>
      <w:marBottom w:val="0"/>
      <w:divBdr>
        <w:top w:val="none" w:sz="0" w:space="0" w:color="auto"/>
        <w:left w:val="none" w:sz="0" w:space="0" w:color="auto"/>
        <w:bottom w:val="none" w:sz="0" w:space="0" w:color="auto"/>
        <w:right w:val="none" w:sz="0" w:space="0" w:color="auto"/>
      </w:divBdr>
    </w:div>
    <w:div w:id="1207333409">
      <w:bodyDiv w:val="1"/>
      <w:marLeft w:val="0"/>
      <w:marRight w:val="0"/>
      <w:marTop w:val="0"/>
      <w:marBottom w:val="0"/>
      <w:divBdr>
        <w:top w:val="none" w:sz="0" w:space="0" w:color="auto"/>
        <w:left w:val="none" w:sz="0" w:space="0" w:color="auto"/>
        <w:bottom w:val="none" w:sz="0" w:space="0" w:color="auto"/>
        <w:right w:val="none" w:sz="0" w:space="0" w:color="auto"/>
      </w:divBdr>
      <w:divsChild>
        <w:div w:id="1136486313">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8386428">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5106112">
      <w:bodyDiv w:val="1"/>
      <w:marLeft w:val="0"/>
      <w:marRight w:val="0"/>
      <w:marTop w:val="0"/>
      <w:marBottom w:val="0"/>
      <w:divBdr>
        <w:top w:val="none" w:sz="0" w:space="0" w:color="auto"/>
        <w:left w:val="none" w:sz="0" w:space="0" w:color="auto"/>
        <w:bottom w:val="none" w:sz="0" w:space="0" w:color="auto"/>
        <w:right w:val="none" w:sz="0" w:space="0" w:color="auto"/>
      </w:divBdr>
      <w:divsChild>
        <w:div w:id="108748381">
          <w:marLeft w:val="0"/>
          <w:marRight w:val="0"/>
          <w:marTop w:val="0"/>
          <w:marBottom w:val="0"/>
          <w:divBdr>
            <w:top w:val="none" w:sz="0" w:space="0" w:color="auto"/>
            <w:left w:val="none" w:sz="0" w:space="0" w:color="auto"/>
            <w:bottom w:val="none" w:sz="0" w:space="0" w:color="auto"/>
            <w:right w:val="none" w:sz="0" w:space="0" w:color="auto"/>
          </w:divBdr>
        </w:div>
      </w:divsChild>
    </w:div>
    <w:div w:id="1427651103">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44377227">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8327984">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284882">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43466885">
      <w:bodyDiv w:val="1"/>
      <w:marLeft w:val="0"/>
      <w:marRight w:val="0"/>
      <w:marTop w:val="0"/>
      <w:marBottom w:val="0"/>
      <w:divBdr>
        <w:top w:val="none" w:sz="0" w:space="0" w:color="auto"/>
        <w:left w:val="none" w:sz="0" w:space="0" w:color="auto"/>
        <w:bottom w:val="none" w:sz="0" w:space="0" w:color="auto"/>
        <w:right w:val="none" w:sz="0" w:space="0" w:color="auto"/>
      </w:divBdr>
    </w:div>
    <w:div w:id="1644119194">
      <w:bodyDiv w:val="1"/>
      <w:marLeft w:val="0"/>
      <w:marRight w:val="0"/>
      <w:marTop w:val="0"/>
      <w:marBottom w:val="0"/>
      <w:divBdr>
        <w:top w:val="none" w:sz="0" w:space="0" w:color="auto"/>
        <w:left w:val="none" w:sz="0" w:space="0" w:color="auto"/>
        <w:bottom w:val="none" w:sz="0" w:space="0" w:color="auto"/>
        <w:right w:val="none" w:sz="0" w:space="0" w:color="auto"/>
      </w:divBdr>
    </w:div>
    <w:div w:id="1645236189">
      <w:bodyDiv w:val="1"/>
      <w:marLeft w:val="0"/>
      <w:marRight w:val="0"/>
      <w:marTop w:val="0"/>
      <w:marBottom w:val="0"/>
      <w:divBdr>
        <w:top w:val="none" w:sz="0" w:space="0" w:color="auto"/>
        <w:left w:val="none" w:sz="0" w:space="0" w:color="auto"/>
        <w:bottom w:val="none" w:sz="0" w:space="0" w:color="auto"/>
        <w:right w:val="none" w:sz="0" w:space="0" w:color="auto"/>
      </w:divBdr>
    </w:div>
    <w:div w:id="1652829915">
      <w:bodyDiv w:val="1"/>
      <w:marLeft w:val="0"/>
      <w:marRight w:val="0"/>
      <w:marTop w:val="0"/>
      <w:marBottom w:val="0"/>
      <w:divBdr>
        <w:top w:val="none" w:sz="0" w:space="0" w:color="auto"/>
        <w:left w:val="none" w:sz="0" w:space="0" w:color="auto"/>
        <w:bottom w:val="none" w:sz="0" w:space="0" w:color="auto"/>
        <w:right w:val="none" w:sz="0" w:space="0" w:color="auto"/>
      </w:divBdr>
    </w:div>
    <w:div w:id="1664971368">
      <w:bodyDiv w:val="1"/>
      <w:marLeft w:val="0"/>
      <w:marRight w:val="0"/>
      <w:marTop w:val="0"/>
      <w:marBottom w:val="0"/>
      <w:divBdr>
        <w:top w:val="none" w:sz="0" w:space="0" w:color="auto"/>
        <w:left w:val="none" w:sz="0" w:space="0" w:color="auto"/>
        <w:bottom w:val="none" w:sz="0" w:space="0" w:color="auto"/>
        <w:right w:val="none" w:sz="0" w:space="0" w:color="auto"/>
      </w:divBdr>
    </w:div>
    <w:div w:id="1679502190">
      <w:bodyDiv w:val="1"/>
      <w:marLeft w:val="0"/>
      <w:marRight w:val="0"/>
      <w:marTop w:val="0"/>
      <w:marBottom w:val="0"/>
      <w:divBdr>
        <w:top w:val="none" w:sz="0" w:space="0" w:color="auto"/>
        <w:left w:val="none" w:sz="0" w:space="0" w:color="auto"/>
        <w:bottom w:val="none" w:sz="0" w:space="0" w:color="auto"/>
        <w:right w:val="none" w:sz="0" w:space="0" w:color="auto"/>
      </w:divBdr>
    </w:div>
    <w:div w:id="1705669576">
      <w:bodyDiv w:val="1"/>
      <w:marLeft w:val="0"/>
      <w:marRight w:val="0"/>
      <w:marTop w:val="0"/>
      <w:marBottom w:val="0"/>
      <w:divBdr>
        <w:top w:val="none" w:sz="0" w:space="0" w:color="auto"/>
        <w:left w:val="none" w:sz="0" w:space="0" w:color="auto"/>
        <w:bottom w:val="none" w:sz="0" w:space="0" w:color="auto"/>
        <w:right w:val="none" w:sz="0" w:space="0" w:color="auto"/>
      </w:divBdr>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16194732">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48457557">
      <w:bodyDiv w:val="1"/>
      <w:marLeft w:val="0"/>
      <w:marRight w:val="0"/>
      <w:marTop w:val="0"/>
      <w:marBottom w:val="0"/>
      <w:divBdr>
        <w:top w:val="none" w:sz="0" w:space="0" w:color="auto"/>
        <w:left w:val="none" w:sz="0" w:space="0" w:color="auto"/>
        <w:bottom w:val="none" w:sz="0" w:space="0" w:color="auto"/>
        <w:right w:val="none" w:sz="0" w:space="0" w:color="auto"/>
      </w:divBdr>
    </w:div>
    <w:div w:id="1776636900">
      <w:bodyDiv w:val="1"/>
      <w:marLeft w:val="0"/>
      <w:marRight w:val="0"/>
      <w:marTop w:val="0"/>
      <w:marBottom w:val="0"/>
      <w:divBdr>
        <w:top w:val="none" w:sz="0" w:space="0" w:color="auto"/>
        <w:left w:val="none" w:sz="0" w:space="0" w:color="auto"/>
        <w:bottom w:val="none" w:sz="0" w:space="0" w:color="auto"/>
        <w:right w:val="none" w:sz="0" w:space="0" w:color="auto"/>
      </w:divBdr>
      <w:divsChild>
        <w:div w:id="156769940">
          <w:marLeft w:val="0"/>
          <w:marRight w:val="0"/>
          <w:marTop w:val="0"/>
          <w:marBottom w:val="0"/>
          <w:divBdr>
            <w:top w:val="none" w:sz="0" w:space="0" w:color="auto"/>
            <w:left w:val="none" w:sz="0" w:space="0" w:color="auto"/>
            <w:bottom w:val="none" w:sz="0" w:space="0" w:color="auto"/>
            <w:right w:val="none" w:sz="0" w:space="0" w:color="auto"/>
          </w:divBdr>
        </w:div>
      </w:divsChild>
    </w:div>
    <w:div w:id="1786920549">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09279461">
      <w:bodyDiv w:val="1"/>
      <w:marLeft w:val="0"/>
      <w:marRight w:val="0"/>
      <w:marTop w:val="0"/>
      <w:marBottom w:val="0"/>
      <w:divBdr>
        <w:top w:val="none" w:sz="0" w:space="0" w:color="auto"/>
        <w:left w:val="none" w:sz="0" w:space="0" w:color="auto"/>
        <w:bottom w:val="none" w:sz="0" w:space="0" w:color="auto"/>
        <w:right w:val="none" w:sz="0" w:space="0" w:color="auto"/>
      </w:divBdr>
      <w:divsChild>
        <w:div w:id="1286889661">
          <w:marLeft w:val="0"/>
          <w:marRight w:val="0"/>
          <w:marTop w:val="0"/>
          <w:marBottom w:val="0"/>
          <w:divBdr>
            <w:top w:val="none" w:sz="0" w:space="0" w:color="auto"/>
            <w:left w:val="none" w:sz="0" w:space="0" w:color="auto"/>
            <w:bottom w:val="none" w:sz="0" w:space="0" w:color="auto"/>
            <w:right w:val="none" w:sz="0" w:space="0" w:color="auto"/>
          </w:divBdr>
        </w:div>
      </w:divsChild>
    </w:div>
    <w:div w:id="1810782951">
      <w:bodyDiv w:val="1"/>
      <w:marLeft w:val="0"/>
      <w:marRight w:val="0"/>
      <w:marTop w:val="0"/>
      <w:marBottom w:val="0"/>
      <w:divBdr>
        <w:top w:val="none" w:sz="0" w:space="0" w:color="auto"/>
        <w:left w:val="none" w:sz="0" w:space="0" w:color="auto"/>
        <w:bottom w:val="none" w:sz="0" w:space="0" w:color="auto"/>
        <w:right w:val="none" w:sz="0" w:space="0" w:color="auto"/>
      </w:divBdr>
    </w:div>
    <w:div w:id="1812281419">
      <w:bodyDiv w:val="1"/>
      <w:marLeft w:val="0"/>
      <w:marRight w:val="0"/>
      <w:marTop w:val="0"/>
      <w:marBottom w:val="0"/>
      <w:divBdr>
        <w:top w:val="none" w:sz="0" w:space="0" w:color="auto"/>
        <w:left w:val="none" w:sz="0" w:space="0" w:color="auto"/>
        <w:bottom w:val="none" w:sz="0" w:space="0" w:color="auto"/>
        <w:right w:val="none" w:sz="0" w:space="0" w:color="auto"/>
      </w:divBdr>
    </w:div>
    <w:div w:id="1816414871">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2887455">
      <w:bodyDiv w:val="1"/>
      <w:marLeft w:val="0"/>
      <w:marRight w:val="0"/>
      <w:marTop w:val="0"/>
      <w:marBottom w:val="0"/>
      <w:divBdr>
        <w:top w:val="none" w:sz="0" w:space="0" w:color="auto"/>
        <w:left w:val="none" w:sz="0" w:space="0" w:color="auto"/>
        <w:bottom w:val="none" w:sz="0" w:space="0" w:color="auto"/>
        <w:right w:val="none" w:sz="0" w:space="0" w:color="auto"/>
      </w:divBdr>
    </w:div>
    <w:div w:id="1937248604">
      <w:bodyDiv w:val="1"/>
      <w:marLeft w:val="0"/>
      <w:marRight w:val="0"/>
      <w:marTop w:val="0"/>
      <w:marBottom w:val="0"/>
      <w:divBdr>
        <w:top w:val="none" w:sz="0" w:space="0" w:color="auto"/>
        <w:left w:val="none" w:sz="0" w:space="0" w:color="auto"/>
        <w:bottom w:val="none" w:sz="0" w:space="0" w:color="auto"/>
        <w:right w:val="none" w:sz="0" w:space="0" w:color="auto"/>
      </w:divBdr>
      <w:divsChild>
        <w:div w:id="18556681">
          <w:marLeft w:val="0"/>
          <w:marRight w:val="0"/>
          <w:marTop w:val="0"/>
          <w:marBottom w:val="0"/>
          <w:divBdr>
            <w:top w:val="none" w:sz="0" w:space="0" w:color="auto"/>
            <w:left w:val="none" w:sz="0" w:space="0" w:color="auto"/>
            <w:bottom w:val="none" w:sz="0" w:space="0" w:color="auto"/>
            <w:right w:val="none" w:sz="0" w:space="0" w:color="auto"/>
          </w:divBdr>
        </w:div>
      </w:divsChild>
    </w:div>
    <w:div w:id="1956407115">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5938094">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396877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1824925">
      <w:bodyDiv w:val="1"/>
      <w:marLeft w:val="0"/>
      <w:marRight w:val="0"/>
      <w:marTop w:val="0"/>
      <w:marBottom w:val="0"/>
      <w:divBdr>
        <w:top w:val="none" w:sz="0" w:space="0" w:color="auto"/>
        <w:left w:val="none" w:sz="0" w:space="0" w:color="auto"/>
        <w:bottom w:val="none" w:sz="0" w:space="0" w:color="auto"/>
        <w:right w:val="none" w:sz="0" w:space="0" w:color="auto"/>
      </w:divBdr>
      <w:divsChild>
        <w:div w:id="359552887">
          <w:marLeft w:val="0"/>
          <w:marRight w:val="0"/>
          <w:marTop w:val="0"/>
          <w:marBottom w:val="0"/>
          <w:divBdr>
            <w:top w:val="none" w:sz="0" w:space="0" w:color="auto"/>
            <w:left w:val="none" w:sz="0" w:space="0" w:color="auto"/>
            <w:bottom w:val="none" w:sz="0" w:space="0" w:color="auto"/>
            <w:right w:val="none" w:sz="0" w:space="0" w:color="auto"/>
          </w:divBdr>
        </w:div>
      </w:divsChild>
    </w:div>
    <w:div w:id="2104448830">
      <w:bodyDiv w:val="1"/>
      <w:marLeft w:val="0"/>
      <w:marRight w:val="0"/>
      <w:marTop w:val="0"/>
      <w:marBottom w:val="0"/>
      <w:divBdr>
        <w:top w:val="none" w:sz="0" w:space="0" w:color="auto"/>
        <w:left w:val="none" w:sz="0" w:space="0" w:color="auto"/>
        <w:bottom w:val="none" w:sz="0" w:space="0" w:color="auto"/>
        <w:right w:val="none" w:sz="0" w:space="0" w:color="auto"/>
      </w:divBdr>
    </w:div>
    <w:div w:id="211447768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ivianapaolaovallelopez@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693</TotalTime>
  <Pages>3</Pages>
  <Words>823</Words>
  <Characters>4541</Characters>
  <Application>Microsoft Office Word</Application>
  <DocSecurity>0</DocSecurity>
  <Lines>132</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505</cp:revision>
  <cp:lastPrinted>2023-12-04T17:03:00Z</cp:lastPrinted>
  <dcterms:created xsi:type="dcterms:W3CDTF">2024-08-13T14:02:00Z</dcterms:created>
  <dcterms:modified xsi:type="dcterms:W3CDTF">2025-11-26T20:41:00Z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